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4A0"/>
      </w:tblPr>
      <w:tblGrid>
        <w:gridCol w:w="1396"/>
        <w:gridCol w:w="2945"/>
        <w:gridCol w:w="5988"/>
        <w:gridCol w:w="4457"/>
      </w:tblGrid>
      <w:tr w:rsidR="00B35AA9" w:rsidTr="00B35AA9">
        <w:trPr>
          <w:cantSplit/>
        </w:trPr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AA9" w:rsidRDefault="00B35AA9" w:rsidP="008A76A5"/>
        </w:tc>
        <w:tc>
          <w:tcPr>
            <w:tcW w:w="2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AA9" w:rsidRDefault="00B35AA9" w:rsidP="008A76A5"/>
        </w:tc>
        <w:tc>
          <w:tcPr>
            <w:tcW w:w="5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AA9" w:rsidRDefault="00B35AA9" w:rsidP="008A76A5"/>
        </w:tc>
        <w:tc>
          <w:tcPr>
            <w:tcW w:w="4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5AA9" w:rsidRDefault="00B35AA9" w:rsidP="008A76A5">
            <w:r>
              <w:t>Приложение 2</w:t>
            </w:r>
          </w:p>
        </w:tc>
      </w:tr>
      <w:tr w:rsidR="00B35AA9" w:rsidTr="00B35AA9">
        <w:trPr>
          <w:cantSplit/>
        </w:trPr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AA9" w:rsidRDefault="00B35AA9" w:rsidP="008A76A5"/>
        </w:tc>
        <w:tc>
          <w:tcPr>
            <w:tcW w:w="2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35AA9" w:rsidRDefault="00B35AA9" w:rsidP="008A76A5">
            <w:pPr>
              <w:jc w:val="right"/>
            </w:pPr>
          </w:p>
        </w:tc>
        <w:tc>
          <w:tcPr>
            <w:tcW w:w="5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AA9" w:rsidRDefault="00B35AA9" w:rsidP="008A76A5"/>
        </w:tc>
        <w:tc>
          <w:tcPr>
            <w:tcW w:w="4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5AA9" w:rsidRDefault="00B35AA9" w:rsidP="008A76A5">
            <w:r>
              <w:t>к решению Саратовской</w:t>
            </w:r>
            <w:r>
              <w:br/>
              <w:t>городской Думы</w:t>
            </w:r>
          </w:p>
        </w:tc>
      </w:tr>
      <w:tr w:rsidR="00B35AA9" w:rsidTr="00B35AA9">
        <w:trPr>
          <w:cantSplit/>
        </w:trPr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AA9" w:rsidRDefault="00B35AA9" w:rsidP="008A76A5"/>
        </w:tc>
        <w:tc>
          <w:tcPr>
            <w:tcW w:w="2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35AA9" w:rsidRDefault="00B35AA9" w:rsidP="008A76A5">
            <w:pPr>
              <w:jc w:val="right"/>
            </w:pPr>
          </w:p>
        </w:tc>
        <w:tc>
          <w:tcPr>
            <w:tcW w:w="5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AA9" w:rsidRDefault="00B35AA9" w:rsidP="008A76A5"/>
        </w:tc>
        <w:tc>
          <w:tcPr>
            <w:tcW w:w="4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5AA9" w:rsidRDefault="002C2F96" w:rsidP="008A76A5">
            <w:r>
              <w:t>о</w:t>
            </w:r>
            <w:r w:rsidR="00B35AA9">
              <w:t>т</w:t>
            </w:r>
            <w:r w:rsidR="00D67E25">
              <w:t xml:space="preserve"> 26.11.</w:t>
            </w:r>
            <w:r>
              <w:t>2020 № 78-617</w:t>
            </w:r>
            <w:r w:rsidR="00B35AA9">
              <w:t xml:space="preserve">   </w:t>
            </w:r>
          </w:p>
        </w:tc>
      </w:tr>
      <w:tr w:rsidR="00B35AA9" w:rsidTr="00B35AA9">
        <w:trPr>
          <w:cantSplit/>
        </w:trPr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AA9" w:rsidRDefault="00B35AA9" w:rsidP="008A76A5"/>
        </w:tc>
        <w:tc>
          <w:tcPr>
            <w:tcW w:w="2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35AA9" w:rsidRDefault="00B35AA9" w:rsidP="008A76A5">
            <w:pPr>
              <w:jc w:val="right"/>
            </w:pPr>
          </w:p>
        </w:tc>
        <w:tc>
          <w:tcPr>
            <w:tcW w:w="5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5AA9" w:rsidRDefault="00B35AA9" w:rsidP="008A76A5">
            <w:pPr>
              <w:jc w:val="right"/>
            </w:pPr>
          </w:p>
        </w:tc>
        <w:tc>
          <w:tcPr>
            <w:tcW w:w="4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AA9" w:rsidRDefault="00B35AA9" w:rsidP="008A76A5">
            <w:r>
              <w:t xml:space="preserve">  </w:t>
            </w:r>
          </w:p>
        </w:tc>
      </w:tr>
      <w:tr w:rsidR="00B35AA9" w:rsidTr="00B35AA9">
        <w:trPr>
          <w:cantSplit/>
        </w:trPr>
        <w:tc>
          <w:tcPr>
            <w:tcW w:w="147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35AA9" w:rsidRDefault="00B35AA9" w:rsidP="008A76A5">
            <w:pPr>
              <w:jc w:val="center"/>
            </w:pPr>
            <w:r>
              <w:t>Перечень главных администраторов доходов бюджета муниципального образования «Город Саратов», закрепляемые за ними виды (подвиды) доходов бюджета</w:t>
            </w:r>
          </w:p>
        </w:tc>
      </w:tr>
      <w:tr w:rsidR="00B35AA9" w:rsidTr="00B35AA9">
        <w:trPr>
          <w:cantSplit/>
        </w:trPr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AA9" w:rsidRDefault="00B35AA9" w:rsidP="008A76A5"/>
        </w:tc>
        <w:tc>
          <w:tcPr>
            <w:tcW w:w="2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AA9" w:rsidRDefault="00B35AA9" w:rsidP="008A76A5"/>
        </w:tc>
        <w:tc>
          <w:tcPr>
            <w:tcW w:w="5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AA9" w:rsidRDefault="00B35AA9" w:rsidP="008A76A5"/>
        </w:tc>
        <w:tc>
          <w:tcPr>
            <w:tcW w:w="4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AA9" w:rsidRDefault="00B35AA9" w:rsidP="008A76A5">
            <w:r>
              <w:t xml:space="preserve">  </w:t>
            </w:r>
          </w:p>
        </w:tc>
      </w:tr>
      <w:tr w:rsidR="00B35AA9" w:rsidTr="00B35AA9">
        <w:trPr>
          <w:cantSplit/>
        </w:trPr>
        <w:tc>
          <w:tcPr>
            <w:tcW w:w="13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AA9" w:rsidRDefault="00B35AA9" w:rsidP="008A76A5">
            <w:pPr>
              <w:jc w:val="center"/>
            </w:pPr>
            <w:r>
              <w:t>Код главного админи-стратора</w:t>
            </w:r>
          </w:p>
        </w:tc>
        <w:tc>
          <w:tcPr>
            <w:tcW w:w="294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AA9" w:rsidRDefault="00B35AA9" w:rsidP="008A76A5">
            <w:pPr>
              <w:jc w:val="center"/>
            </w:pPr>
            <w:r>
              <w:t>Код</w:t>
            </w:r>
          </w:p>
        </w:tc>
        <w:tc>
          <w:tcPr>
            <w:tcW w:w="10445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AA9" w:rsidRDefault="00B35AA9" w:rsidP="008A76A5">
            <w:pPr>
              <w:jc w:val="center"/>
            </w:pPr>
            <w:r>
              <w:t>Наименование</w:t>
            </w:r>
          </w:p>
        </w:tc>
      </w:tr>
    </w:tbl>
    <w:p w:rsidR="00B35AA9" w:rsidRPr="00B35AA9" w:rsidRDefault="00B35AA9">
      <w:pPr>
        <w:rPr>
          <w:sz w:val="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396"/>
        <w:gridCol w:w="2945"/>
        <w:gridCol w:w="5988"/>
        <w:gridCol w:w="4457"/>
      </w:tblGrid>
      <w:tr w:rsidR="00B35AA9" w:rsidTr="00B35AA9">
        <w:trPr>
          <w:cantSplit/>
          <w:tblHeader/>
        </w:trPr>
        <w:tc>
          <w:tcPr>
            <w:tcW w:w="13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B35AA9" w:rsidRDefault="00B35AA9" w:rsidP="008A76A5">
            <w:pPr>
              <w:jc w:val="center"/>
            </w:pPr>
            <w:r>
              <w:t>1</w:t>
            </w:r>
          </w:p>
        </w:tc>
        <w:tc>
          <w:tcPr>
            <w:tcW w:w="29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B35AA9" w:rsidRDefault="00B35AA9" w:rsidP="008A76A5">
            <w:pPr>
              <w:jc w:val="center"/>
            </w:pPr>
            <w:r>
              <w:t>2</w:t>
            </w:r>
          </w:p>
        </w:tc>
        <w:tc>
          <w:tcPr>
            <w:tcW w:w="1044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B35AA9" w:rsidRDefault="00B35AA9" w:rsidP="008A76A5">
            <w:pPr>
              <w:jc w:val="center"/>
            </w:pPr>
            <w:r>
              <w:t>3</w:t>
            </w:r>
          </w:p>
        </w:tc>
      </w:tr>
      <w:tr w:rsidR="00B35AA9" w:rsidTr="00B35AA9">
        <w:trPr>
          <w:cantSplit/>
        </w:trPr>
        <w:tc>
          <w:tcPr>
            <w:tcW w:w="1396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>046</w:t>
            </w:r>
          </w:p>
        </w:tc>
        <w:tc>
          <w:tcPr>
            <w:tcW w:w="2945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 xml:space="preserve">      </w:t>
            </w:r>
          </w:p>
        </w:tc>
        <w:tc>
          <w:tcPr>
            <w:tcW w:w="10445" w:type="dxa"/>
            <w:gridSpan w:val="2"/>
            <w:tcBorders>
              <w:top w:val="single" w:sz="4" w:space="0" w:color="auto"/>
            </w:tcBorders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>КОМИТЕТ ПО УПРАВЛЕНИЮ ИМУЩЕСТВОМ ГОРОДА САРАТОВА</w:t>
            </w:r>
          </w:p>
        </w:tc>
      </w:tr>
      <w:tr w:rsidR="00B35AA9" w:rsidTr="00B35AA9">
        <w:trPr>
          <w:cantSplit/>
        </w:trPr>
        <w:tc>
          <w:tcPr>
            <w:tcW w:w="1396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 xml:space="preserve">1 11 01040 04 0000 120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B35AA9" w:rsidRDefault="00B35AA9" w:rsidP="008A76A5">
            <w: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городским округам</w:t>
            </w:r>
          </w:p>
        </w:tc>
      </w:tr>
      <w:tr w:rsidR="00B35AA9" w:rsidTr="00B35AA9">
        <w:trPr>
          <w:cantSplit/>
        </w:trPr>
        <w:tc>
          <w:tcPr>
            <w:tcW w:w="1396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 xml:space="preserve">1 11 02084 04 0000 120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B35AA9" w:rsidRDefault="00B35AA9" w:rsidP="008A76A5">
            <w:r>
              <w:t xml:space="preserve">Доходы от размещения сумм, аккумулируемых в ходе проведения аукционов по продаже акций, находящихся в собственности городских округов </w:t>
            </w:r>
          </w:p>
        </w:tc>
      </w:tr>
      <w:tr w:rsidR="00B35AA9" w:rsidTr="00B35AA9">
        <w:trPr>
          <w:cantSplit/>
        </w:trPr>
        <w:tc>
          <w:tcPr>
            <w:tcW w:w="1396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 xml:space="preserve">1 11 05012 04 0000 120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B35AA9" w:rsidRDefault="00B35AA9" w:rsidP="008A76A5">
            <w: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</w:tr>
      <w:tr w:rsidR="00B35AA9" w:rsidTr="00B35AA9">
        <w:trPr>
          <w:cantSplit/>
        </w:trPr>
        <w:tc>
          <w:tcPr>
            <w:tcW w:w="1396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 xml:space="preserve">1 11 05024 04 0000 120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B35AA9" w:rsidRDefault="00B35AA9" w:rsidP="008A76A5">
            <w: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</w:tr>
      <w:tr w:rsidR="00B35AA9" w:rsidTr="00B35AA9">
        <w:trPr>
          <w:cantSplit/>
        </w:trPr>
        <w:tc>
          <w:tcPr>
            <w:tcW w:w="1396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 xml:space="preserve">1 11 05074 04 0000 120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B35AA9" w:rsidRDefault="00B35AA9" w:rsidP="008A76A5">
            <w:r>
              <w:t>Доходы от сдачи в аренду имущества, составляющего казну городских округов (за исключением земельных участков)</w:t>
            </w:r>
          </w:p>
        </w:tc>
      </w:tr>
      <w:tr w:rsidR="00B35AA9" w:rsidTr="00B35AA9">
        <w:trPr>
          <w:cantSplit/>
        </w:trPr>
        <w:tc>
          <w:tcPr>
            <w:tcW w:w="1396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 xml:space="preserve">1 11 05312 04 0000 120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B35AA9" w:rsidRDefault="00B35AA9" w:rsidP="008A76A5">
            <w: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</w:tr>
      <w:tr w:rsidR="00B35AA9" w:rsidTr="00B35AA9">
        <w:trPr>
          <w:cantSplit/>
        </w:trPr>
        <w:tc>
          <w:tcPr>
            <w:tcW w:w="1396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lastRenderedPageBreak/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 xml:space="preserve">1 11 05324 04 0000 120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B35AA9" w:rsidRDefault="00B35AA9" w:rsidP="008A76A5">
            <w: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находящихся в собственности городских округов</w:t>
            </w:r>
          </w:p>
        </w:tc>
      </w:tr>
      <w:tr w:rsidR="00B35AA9" w:rsidTr="00B35AA9">
        <w:trPr>
          <w:cantSplit/>
        </w:trPr>
        <w:tc>
          <w:tcPr>
            <w:tcW w:w="1396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 xml:space="preserve">1 11 07014 04 0000 120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B35AA9" w:rsidRDefault="00B35AA9" w:rsidP="008A76A5">
            <w: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</w:tr>
      <w:tr w:rsidR="00B35AA9" w:rsidTr="00B35AA9">
        <w:trPr>
          <w:cantSplit/>
        </w:trPr>
        <w:tc>
          <w:tcPr>
            <w:tcW w:w="1396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 xml:space="preserve">1 11 08040 04 0000 120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B35AA9" w:rsidRDefault="00B35AA9" w:rsidP="008A76A5">
            <w:r>
              <w:t>Средства, получаемые от передачи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залог, в доверительное управление</w:t>
            </w:r>
          </w:p>
        </w:tc>
      </w:tr>
      <w:tr w:rsidR="00B35AA9" w:rsidTr="00B35AA9">
        <w:trPr>
          <w:cantSplit/>
        </w:trPr>
        <w:tc>
          <w:tcPr>
            <w:tcW w:w="1396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 xml:space="preserve">1 11 09044 04 0000 120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B35AA9" w:rsidRDefault="00B35AA9" w:rsidP="008A76A5">
            <w: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  <w:r w:rsidRPr="00B35AA9">
              <w:rPr>
                <w:vertAlign w:val="superscript"/>
              </w:rPr>
              <w:t>1</w:t>
            </w:r>
          </w:p>
        </w:tc>
      </w:tr>
      <w:tr w:rsidR="00B35AA9" w:rsidTr="00B35AA9">
        <w:trPr>
          <w:cantSplit/>
        </w:trPr>
        <w:tc>
          <w:tcPr>
            <w:tcW w:w="1396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 xml:space="preserve">1 13 01994 04 0000 130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B35AA9" w:rsidRDefault="00B35AA9" w:rsidP="008A76A5">
            <w:r>
              <w:t>Прочие доходы от оказания платных услуг (работ) получателями средств бюджетов городских округов</w:t>
            </w:r>
            <w:r w:rsidRPr="00B35AA9">
              <w:rPr>
                <w:vertAlign w:val="superscript"/>
              </w:rPr>
              <w:t>1</w:t>
            </w:r>
          </w:p>
        </w:tc>
      </w:tr>
      <w:tr w:rsidR="00B35AA9" w:rsidTr="00B35AA9">
        <w:trPr>
          <w:cantSplit/>
        </w:trPr>
        <w:tc>
          <w:tcPr>
            <w:tcW w:w="1396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 xml:space="preserve">1 13 02064 04 0000 130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B35AA9" w:rsidRDefault="00B35AA9" w:rsidP="008A76A5">
            <w: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B35AA9" w:rsidTr="00B35AA9">
        <w:trPr>
          <w:cantSplit/>
        </w:trPr>
        <w:tc>
          <w:tcPr>
            <w:tcW w:w="1396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 xml:space="preserve">1 13 02994 04 0000 130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B35AA9" w:rsidRDefault="00B35AA9" w:rsidP="008A76A5">
            <w:r>
              <w:t>Прочие доходы от компенсации затрат бюджетов городских округов</w:t>
            </w:r>
            <w:r w:rsidRPr="00B35AA9">
              <w:rPr>
                <w:vertAlign w:val="superscript"/>
              </w:rPr>
              <w:t>1</w:t>
            </w:r>
          </w:p>
        </w:tc>
      </w:tr>
      <w:tr w:rsidR="00B35AA9" w:rsidTr="00B35AA9">
        <w:trPr>
          <w:cantSplit/>
        </w:trPr>
        <w:tc>
          <w:tcPr>
            <w:tcW w:w="1396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 xml:space="preserve">1 14 01040 04 0000 410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B35AA9" w:rsidRDefault="00B35AA9" w:rsidP="008A76A5">
            <w:r>
              <w:t>Доходы от продажи квартир, находящихся в собственности городских округов</w:t>
            </w:r>
          </w:p>
        </w:tc>
      </w:tr>
      <w:tr w:rsidR="00B35AA9" w:rsidTr="00B35AA9">
        <w:trPr>
          <w:cantSplit/>
        </w:trPr>
        <w:tc>
          <w:tcPr>
            <w:tcW w:w="1396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 xml:space="preserve">1 14 02042 04 0000 410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B35AA9" w:rsidRDefault="00B35AA9" w:rsidP="008A76A5">
            <w: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B35AA9" w:rsidTr="00B35AA9">
        <w:trPr>
          <w:cantSplit/>
        </w:trPr>
        <w:tc>
          <w:tcPr>
            <w:tcW w:w="1396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 xml:space="preserve">1 14 02042 04 0000 440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B35AA9" w:rsidRDefault="00B35AA9" w:rsidP="008A76A5">
            <w: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B35AA9" w:rsidTr="00B35AA9">
        <w:trPr>
          <w:cantSplit/>
        </w:trPr>
        <w:tc>
          <w:tcPr>
            <w:tcW w:w="1396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 xml:space="preserve">1 14 02043 04 0000 410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B35AA9" w:rsidRDefault="00B35AA9" w:rsidP="008A76A5">
            <w: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B35AA9" w:rsidTr="00B35AA9">
        <w:trPr>
          <w:cantSplit/>
        </w:trPr>
        <w:tc>
          <w:tcPr>
            <w:tcW w:w="1396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lastRenderedPageBreak/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 xml:space="preserve">1 14 02043 04 0000 440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B35AA9" w:rsidRDefault="00B35AA9" w:rsidP="008A76A5">
            <w: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B35AA9" w:rsidTr="00B35AA9">
        <w:trPr>
          <w:cantSplit/>
        </w:trPr>
        <w:tc>
          <w:tcPr>
            <w:tcW w:w="1396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 xml:space="preserve">1 14 03040 04 0000 410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B35AA9" w:rsidRDefault="00B35AA9" w:rsidP="008A76A5">
            <w:r>
              <w:t>Средства от распоряжения и реализации конфискованного и иного имущества, обращенного в доходы городских округов (в части реализации основных средств по указанному имуществу)</w:t>
            </w:r>
          </w:p>
        </w:tc>
      </w:tr>
      <w:tr w:rsidR="00B35AA9" w:rsidTr="00B35AA9">
        <w:trPr>
          <w:cantSplit/>
        </w:trPr>
        <w:tc>
          <w:tcPr>
            <w:tcW w:w="1396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 xml:space="preserve">1 14 03040 04 0000 440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B35AA9" w:rsidRDefault="00B35AA9" w:rsidP="008A76A5">
            <w:r>
              <w:t>Средства от распоряжения и реализации конфискованного и иного имущества, обращенного в доходы городских округов (в части реализации материальных запасов по указанному имуществу)</w:t>
            </w:r>
          </w:p>
        </w:tc>
      </w:tr>
      <w:tr w:rsidR="00B35AA9" w:rsidTr="00B35AA9">
        <w:trPr>
          <w:cantSplit/>
        </w:trPr>
        <w:tc>
          <w:tcPr>
            <w:tcW w:w="1396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 xml:space="preserve">1 14 06012 04 0000 430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B35AA9" w:rsidRDefault="00B35AA9" w:rsidP="008A76A5">
            <w: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</w:tr>
      <w:tr w:rsidR="00B35AA9" w:rsidTr="00B35AA9">
        <w:trPr>
          <w:cantSplit/>
        </w:trPr>
        <w:tc>
          <w:tcPr>
            <w:tcW w:w="1396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 xml:space="preserve">1 14 06024 04 0000 430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B35AA9" w:rsidRDefault="00B35AA9" w:rsidP="008A76A5">
            <w:r>
              <w:t>Доходы от продажи земельных участков, находящихся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</w:tr>
      <w:tr w:rsidR="00B35AA9" w:rsidTr="00B35AA9">
        <w:trPr>
          <w:cantSplit/>
        </w:trPr>
        <w:tc>
          <w:tcPr>
            <w:tcW w:w="1396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 xml:space="preserve">1 14 06312 04 0000 430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B35AA9" w:rsidRDefault="00B35AA9" w:rsidP="008A76A5">
            <w: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</w:tr>
      <w:tr w:rsidR="00B35AA9" w:rsidTr="00B35AA9">
        <w:trPr>
          <w:cantSplit/>
        </w:trPr>
        <w:tc>
          <w:tcPr>
            <w:tcW w:w="1396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 xml:space="preserve">1 14 06324 04 0000 430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B35AA9" w:rsidRDefault="00B35AA9" w:rsidP="008A76A5">
            <w: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земельных участков, находящихся в собственности городских округов</w:t>
            </w:r>
          </w:p>
        </w:tc>
      </w:tr>
      <w:tr w:rsidR="00B35AA9" w:rsidTr="00B35AA9">
        <w:trPr>
          <w:cantSplit/>
        </w:trPr>
        <w:tc>
          <w:tcPr>
            <w:tcW w:w="1396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 xml:space="preserve">1 16 01074 01 0000 140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B35AA9" w:rsidRDefault="00B35AA9" w:rsidP="008A76A5">
            <w: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выявленные должностными лицами органов муниципального контроля</w:t>
            </w:r>
          </w:p>
        </w:tc>
      </w:tr>
      <w:tr w:rsidR="00B35AA9" w:rsidTr="00B35AA9">
        <w:trPr>
          <w:cantSplit/>
        </w:trPr>
        <w:tc>
          <w:tcPr>
            <w:tcW w:w="1396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 xml:space="preserve">1 16 01084 01 0000 140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B35AA9" w:rsidRDefault="00B35AA9" w:rsidP="008A76A5">
            <w: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выявленные должностными лицами органов муниципального контроля</w:t>
            </w:r>
          </w:p>
        </w:tc>
      </w:tr>
      <w:tr w:rsidR="00B35AA9" w:rsidTr="00B35AA9">
        <w:trPr>
          <w:cantSplit/>
        </w:trPr>
        <w:tc>
          <w:tcPr>
            <w:tcW w:w="1396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 xml:space="preserve">1 16 01194 01 0000 140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B35AA9" w:rsidRDefault="00B35AA9" w:rsidP="008A76A5">
            <w: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выявленные должностными лицами органов муниципального контроля</w:t>
            </w:r>
          </w:p>
        </w:tc>
      </w:tr>
      <w:tr w:rsidR="00B35AA9" w:rsidTr="00B35AA9">
        <w:trPr>
          <w:cantSplit/>
        </w:trPr>
        <w:tc>
          <w:tcPr>
            <w:tcW w:w="1396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lastRenderedPageBreak/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 xml:space="preserve">1 16 01204 01 0000 140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B35AA9" w:rsidRDefault="00B35AA9" w:rsidP="008A76A5">
            <w: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выявленные должностными лицами органов муниципального контроля</w:t>
            </w:r>
          </w:p>
        </w:tc>
      </w:tr>
      <w:tr w:rsidR="00B35AA9" w:rsidTr="00B35AA9">
        <w:trPr>
          <w:cantSplit/>
        </w:trPr>
        <w:tc>
          <w:tcPr>
            <w:tcW w:w="1396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 xml:space="preserve">1 16 07010 04 0000 140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B35AA9" w:rsidRDefault="00B35AA9" w:rsidP="008A76A5">
            <w: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 казенным учреждением городского округа</w:t>
            </w:r>
          </w:p>
        </w:tc>
      </w:tr>
      <w:tr w:rsidR="00B35AA9" w:rsidTr="00B35AA9">
        <w:trPr>
          <w:cantSplit/>
        </w:trPr>
        <w:tc>
          <w:tcPr>
            <w:tcW w:w="1396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 xml:space="preserve">1 16 07090 04 0000 140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B35AA9" w:rsidRDefault="00B35AA9" w:rsidP="008A76A5">
            <w: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</w:tr>
      <w:tr w:rsidR="00B35AA9" w:rsidTr="00B35AA9">
        <w:trPr>
          <w:cantSplit/>
        </w:trPr>
        <w:tc>
          <w:tcPr>
            <w:tcW w:w="1396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 xml:space="preserve">1 16 10030 04 0000 140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B35AA9" w:rsidRDefault="00B35AA9" w:rsidP="008A76A5">
            <w:r>
              <w:t>Платежи по искам о возмещении ущерба, а также платежи, уплачиваемые при добровольном возмещении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</w:tr>
      <w:tr w:rsidR="00B35AA9" w:rsidTr="00B35AA9">
        <w:trPr>
          <w:cantSplit/>
        </w:trPr>
        <w:tc>
          <w:tcPr>
            <w:tcW w:w="1396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 xml:space="preserve">1 16 10031 04 0000 140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B35AA9" w:rsidRDefault="00B35AA9" w:rsidP="008A76A5">
            <w: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B35AA9" w:rsidTr="00B35AA9">
        <w:trPr>
          <w:cantSplit/>
        </w:trPr>
        <w:tc>
          <w:tcPr>
            <w:tcW w:w="1396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 xml:space="preserve">1 16 10032 04 0000 140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B35AA9" w:rsidRDefault="00B35AA9" w:rsidP="008A76A5">
            <w:r>
              <w:t>Прочее возмещение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</w:tr>
      <w:tr w:rsidR="00B35AA9" w:rsidTr="00B35AA9">
        <w:trPr>
          <w:cantSplit/>
        </w:trPr>
        <w:tc>
          <w:tcPr>
            <w:tcW w:w="1396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 xml:space="preserve">1 16 10061 04 0000 140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B35AA9" w:rsidRDefault="00B35AA9" w:rsidP="008A76A5">
            <w: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B35AA9" w:rsidTr="00B35AA9">
        <w:trPr>
          <w:cantSplit/>
        </w:trPr>
        <w:tc>
          <w:tcPr>
            <w:tcW w:w="1396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 xml:space="preserve">1 16 10081 04 0000 140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B35AA9" w:rsidRDefault="00B35AA9" w:rsidP="008A76A5">
            <w:r>
              <w:t>Платежи в целях возмещения ущерба при расторжении муниципального контракта, заключенного с муниципальным органом городского округа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B35AA9" w:rsidTr="00B35AA9">
        <w:trPr>
          <w:cantSplit/>
        </w:trPr>
        <w:tc>
          <w:tcPr>
            <w:tcW w:w="1396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 xml:space="preserve">1 16 10123 01 0000 140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B35AA9" w:rsidRDefault="00B35AA9" w:rsidP="008A76A5"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  <w:r w:rsidRPr="00B35AA9">
              <w:rPr>
                <w:vertAlign w:val="superscript"/>
              </w:rPr>
              <w:t>1</w:t>
            </w:r>
          </w:p>
        </w:tc>
      </w:tr>
      <w:tr w:rsidR="00B35AA9" w:rsidTr="00B35AA9">
        <w:trPr>
          <w:cantSplit/>
        </w:trPr>
        <w:tc>
          <w:tcPr>
            <w:tcW w:w="1396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 xml:space="preserve">1 17 01040 04 0000 180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B35AA9" w:rsidRDefault="00B35AA9" w:rsidP="008A76A5">
            <w:r>
              <w:t>Невыясненные поступления, зачисляемые в бюджеты городских округов</w:t>
            </w:r>
          </w:p>
        </w:tc>
      </w:tr>
      <w:tr w:rsidR="00B35AA9" w:rsidTr="00B35AA9">
        <w:trPr>
          <w:cantSplit/>
        </w:trPr>
        <w:tc>
          <w:tcPr>
            <w:tcW w:w="1396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lastRenderedPageBreak/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 xml:space="preserve">1 17 05040 04 0000 180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B35AA9" w:rsidRDefault="00B35AA9" w:rsidP="008A76A5">
            <w:r>
              <w:t>Прочие неналоговые доходы бюджетов городских округов</w:t>
            </w:r>
          </w:p>
        </w:tc>
      </w:tr>
      <w:tr w:rsidR="00B35AA9" w:rsidTr="00B35AA9">
        <w:trPr>
          <w:cantSplit/>
        </w:trPr>
        <w:tc>
          <w:tcPr>
            <w:tcW w:w="1396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>047</w:t>
            </w:r>
          </w:p>
        </w:tc>
        <w:tc>
          <w:tcPr>
            <w:tcW w:w="2945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 xml:space="preserve">     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>ИЗБИРАТЕЛЬНАЯ КОМИССИЯ МУНИЦИПАЛЬНОГО ОБРАЗОВАНИЯ «ГОРОД САРАТОВ»</w:t>
            </w:r>
          </w:p>
        </w:tc>
      </w:tr>
      <w:tr w:rsidR="00B35AA9" w:rsidTr="00B35AA9">
        <w:trPr>
          <w:cantSplit/>
        </w:trPr>
        <w:tc>
          <w:tcPr>
            <w:tcW w:w="1396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>047</w:t>
            </w:r>
          </w:p>
        </w:tc>
        <w:tc>
          <w:tcPr>
            <w:tcW w:w="2945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 xml:space="preserve">1 13 01994 04 0000 130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B35AA9" w:rsidRDefault="00B35AA9" w:rsidP="008A76A5">
            <w:r>
              <w:t>Прочие доходы от оказания платных услуг (работ) получателями средств бюджетов городских округов</w:t>
            </w:r>
            <w:r w:rsidRPr="00B35AA9">
              <w:rPr>
                <w:vertAlign w:val="superscript"/>
              </w:rPr>
              <w:t>1</w:t>
            </w:r>
          </w:p>
        </w:tc>
      </w:tr>
      <w:tr w:rsidR="00B35AA9" w:rsidTr="00B35AA9">
        <w:trPr>
          <w:cantSplit/>
        </w:trPr>
        <w:tc>
          <w:tcPr>
            <w:tcW w:w="1396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>047</w:t>
            </w:r>
          </w:p>
        </w:tc>
        <w:tc>
          <w:tcPr>
            <w:tcW w:w="2945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 xml:space="preserve">1 13 02994 04 0000 130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B35AA9" w:rsidRDefault="00B35AA9" w:rsidP="008A76A5">
            <w:r>
              <w:t>Прочие доходы от компенсации затрат бюджетов городских округов</w:t>
            </w:r>
            <w:r w:rsidRPr="00B35AA9">
              <w:rPr>
                <w:vertAlign w:val="superscript"/>
              </w:rPr>
              <w:t>1</w:t>
            </w:r>
          </w:p>
        </w:tc>
      </w:tr>
      <w:tr w:rsidR="00B35AA9" w:rsidTr="00B35AA9">
        <w:trPr>
          <w:cantSplit/>
        </w:trPr>
        <w:tc>
          <w:tcPr>
            <w:tcW w:w="1396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>047</w:t>
            </w:r>
          </w:p>
        </w:tc>
        <w:tc>
          <w:tcPr>
            <w:tcW w:w="2945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 xml:space="preserve">1 16 07010 04 0000 140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B35AA9" w:rsidRDefault="00B35AA9" w:rsidP="008A76A5">
            <w: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 казенным учреждением городского округа</w:t>
            </w:r>
          </w:p>
        </w:tc>
      </w:tr>
      <w:tr w:rsidR="00B35AA9" w:rsidTr="00B35AA9">
        <w:trPr>
          <w:cantSplit/>
        </w:trPr>
        <w:tc>
          <w:tcPr>
            <w:tcW w:w="1396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>047</w:t>
            </w:r>
          </w:p>
        </w:tc>
        <w:tc>
          <w:tcPr>
            <w:tcW w:w="2945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 xml:space="preserve">1 16 07090 04 0000 140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B35AA9" w:rsidRDefault="00B35AA9" w:rsidP="008A76A5">
            <w: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</w:tr>
      <w:tr w:rsidR="00B35AA9" w:rsidTr="00B35AA9">
        <w:trPr>
          <w:cantSplit/>
        </w:trPr>
        <w:tc>
          <w:tcPr>
            <w:tcW w:w="1396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>047</w:t>
            </w:r>
          </w:p>
        </w:tc>
        <w:tc>
          <w:tcPr>
            <w:tcW w:w="2945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 xml:space="preserve">1 16 10031 04 0000 140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B35AA9" w:rsidRDefault="00B35AA9" w:rsidP="008A76A5">
            <w: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B35AA9" w:rsidTr="00B35AA9">
        <w:trPr>
          <w:cantSplit/>
        </w:trPr>
        <w:tc>
          <w:tcPr>
            <w:tcW w:w="1396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>047</w:t>
            </w:r>
          </w:p>
        </w:tc>
        <w:tc>
          <w:tcPr>
            <w:tcW w:w="2945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 xml:space="preserve">1 16 10032 04 0000 140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B35AA9" w:rsidRDefault="00B35AA9" w:rsidP="008A76A5">
            <w:r>
              <w:t>Прочее возмещение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</w:tr>
      <w:tr w:rsidR="00B35AA9" w:rsidTr="00B35AA9">
        <w:trPr>
          <w:cantSplit/>
        </w:trPr>
        <w:tc>
          <w:tcPr>
            <w:tcW w:w="1396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>047</w:t>
            </w:r>
          </w:p>
        </w:tc>
        <w:tc>
          <w:tcPr>
            <w:tcW w:w="2945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 xml:space="preserve">1 16 10061 04 0000 140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B35AA9" w:rsidRDefault="00B35AA9" w:rsidP="008A76A5">
            <w: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B35AA9" w:rsidTr="00B35AA9">
        <w:trPr>
          <w:cantSplit/>
        </w:trPr>
        <w:tc>
          <w:tcPr>
            <w:tcW w:w="1396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>047</w:t>
            </w:r>
          </w:p>
        </w:tc>
        <w:tc>
          <w:tcPr>
            <w:tcW w:w="2945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 xml:space="preserve">1 16 10081 04 0000 140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B35AA9" w:rsidRDefault="00B35AA9" w:rsidP="008A76A5">
            <w:r>
              <w:t>Платежи в целях возмещения ущерба при расторжении муниципального контракта, заключенного с муниципальным органом городского округа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B35AA9" w:rsidTr="00B35AA9">
        <w:trPr>
          <w:cantSplit/>
        </w:trPr>
        <w:tc>
          <w:tcPr>
            <w:tcW w:w="1396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>047</w:t>
            </w:r>
          </w:p>
        </w:tc>
        <w:tc>
          <w:tcPr>
            <w:tcW w:w="2945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 xml:space="preserve">1 16 10123 01 0000 140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B35AA9" w:rsidRDefault="00B35AA9" w:rsidP="008A76A5"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  <w:r w:rsidRPr="00B35AA9">
              <w:rPr>
                <w:vertAlign w:val="superscript"/>
              </w:rPr>
              <w:t>1</w:t>
            </w:r>
          </w:p>
        </w:tc>
      </w:tr>
      <w:tr w:rsidR="00B35AA9" w:rsidTr="00B35AA9">
        <w:trPr>
          <w:cantSplit/>
        </w:trPr>
        <w:tc>
          <w:tcPr>
            <w:tcW w:w="1396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>047</w:t>
            </w:r>
          </w:p>
        </w:tc>
        <w:tc>
          <w:tcPr>
            <w:tcW w:w="2945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 xml:space="preserve">1 17 01040 04 0000 180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B35AA9" w:rsidRDefault="00B35AA9" w:rsidP="008A76A5">
            <w:r>
              <w:t>Невыясненные поступления, зачисляемые в бюджеты городских округов</w:t>
            </w:r>
          </w:p>
        </w:tc>
      </w:tr>
      <w:tr w:rsidR="00B35AA9" w:rsidTr="00B35AA9">
        <w:trPr>
          <w:cantSplit/>
        </w:trPr>
        <w:tc>
          <w:tcPr>
            <w:tcW w:w="1396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>047</w:t>
            </w:r>
          </w:p>
        </w:tc>
        <w:tc>
          <w:tcPr>
            <w:tcW w:w="2945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 xml:space="preserve">1 17 05040 04 0000 180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B35AA9" w:rsidRDefault="00B35AA9" w:rsidP="008A76A5">
            <w:r>
              <w:t>Прочие неналоговые доходы бюджетов городских округов</w:t>
            </w:r>
          </w:p>
        </w:tc>
      </w:tr>
      <w:tr w:rsidR="00B35AA9" w:rsidTr="00B35AA9">
        <w:trPr>
          <w:cantSplit/>
        </w:trPr>
        <w:tc>
          <w:tcPr>
            <w:tcW w:w="1396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>056</w:t>
            </w:r>
          </w:p>
        </w:tc>
        <w:tc>
          <w:tcPr>
            <w:tcW w:w="2945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 xml:space="preserve">     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>КОМИТЕТ ПО ФИНАНСАМ  АДМИНИСТРАЦИИ МУНИЦИПАЛЬНОГО ОБРАЗОВАНИЯ «ГОРОД САРАТОВ»</w:t>
            </w:r>
          </w:p>
        </w:tc>
      </w:tr>
      <w:tr w:rsidR="00B35AA9" w:rsidTr="00B35AA9">
        <w:trPr>
          <w:cantSplit/>
        </w:trPr>
        <w:tc>
          <w:tcPr>
            <w:tcW w:w="1396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lastRenderedPageBreak/>
              <w:t>056</w:t>
            </w:r>
          </w:p>
        </w:tc>
        <w:tc>
          <w:tcPr>
            <w:tcW w:w="2945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 xml:space="preserve">1 13 01994 04 0000 130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B35AA9" w:rsidRDefault="00B35AA9" w:rsidP="008A76A5">
            <w:r>
              <w:t>Прочие доходы от оказания платных услуг (работ) получателями средств бюджетов городских округов</w:t>
            </w:r>
            <w:r w:rsidRPr="00B35AA9">
              <w:rPr>
                <w:vertAlign w:val="superscript"/>
              </w:rPr>
              <w:t>1</w:t>
            </w:r>
          </w:p>
        </w:tc>
      </w:tr>
      <w:tr w:rsidR="00B35AA9" w:rsidTr="00B35AA9">
        <w:trPr>
          <w:cantSplit/>
        </w:trPr>
        <w:tc>
          <w:tcPr>
            <w:tcW w:w="1396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>056</w:t>
            </w:r>
          </w:p>
        </w:tc>
        <w:tc>
          <w:tcPr>
            <w:tcW w:w="2945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 xml:space="preserve">1 13 02994 04 0000 130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B35AA9" w:rsidRDefault="00B35AA9" w:rsidP="008A76A5">
            <w:r>
              <w:t>Прочие доходы от компенсации затрат бюджетов городских округов</w:t>
            </w:r>
            <w:r w:rsidRPr="00B35AA9">
              <w:rPr>
                <w:vertAlign w:val="superscript"/>
              </w:rPr>
              <w:t>1</w:t>
            </w:r>
          </w:p>
        </w:tc>
      </w:tr>
      <w:tr w:rsidR="00B35AA9" w:rsidTr="00B35AA9">
        <w:trPr>
          <w:cantSplit/>
        </w:trPr>
        <w:tc>
          <w:tcPr>
            <w:tcW w:w="1396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>056</w:t>
            </w:r>
          </w:p>
        </w:tc>
        <w:tc>
          <w:tcPr>
            <w:tcW w:w="2945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 xml:space="preserve">1 16 07010 04 0000 140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B35AA9" w:rsidRDefault="00B35AA9" w:rsidP="008A76A5">
            <w: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 казенным учреждением городского округа</w:t>
            </w:r>
          </w:p>
        </w:tc>
      </w:tr>
      <w:tr w:rsidR="00B35AA9" w:rsidTr="00B35AA9">
        <w:trPr>
          <w:cantSplit/>
        </w:trPr>
        <w:tc>
          <w:tcPr>
            <w:tcW w:w="1396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>056</w:t>
            </w:r>
          </w:p>
        </w:tc>
        <w:tc>
          <w:tcPr>
            <w:tcW w:w="2945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 xml:space="preserve">1 16 07090 04 0000 140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B35AA9" w:rsidRDefault="00B35AA9" w:rsidP="008A76A5">
            <w: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</w:tr>
      <w:tr w:rsidR="00B35AA9" w:rsidTr="00B35AA9">
        <w:trPr>
          <w:cantSplit/>
        </w:trPr>
        <w:tc>
          <w:tcPr>
            <w:tcW w:w="1396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>056</w:t>
            </w:r>
          </w:p>
        </w:tc>
        <w:tc>
          <w:tcPr>
            <w:tcW w:w="2945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 xml:space="preserve">1 16 10061 04 0000 140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B35AA9" w:rsidRDefault="00B35AA9" w:rsidP="008A76A5">
            <w: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B35AA9" w:rsidTr="00B35AA9">
        <w:trPr>
          <w:cantSplit/>
        </w:trPr>
        <w:tc>
          <w:tcPr>
            <w:tcW w:w="1396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>056</w:t>
            </w:r>
          </w:p>
        </w:tc>
        <w:tc>
          <w:tcPr>
            <w:tcW w:w="2945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 xml:space="preserve">1 16 10081 04 0000 140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B35AA9" w:rsidRDefault="00B35AA9" w:rsidP="008A76A5">
            <w:r>
              <w:t>Платежи в целях возмещения ущерба при расторжении муниципального контракта, заключенного с муниципальным органом городского округа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B35AA9" w:rsidTr="00B35AA9">
        <w:trPr>
          <w:cantSplit/>
        </w:trPr>
        <w:tc>
          <w:tcPr>
            <w:tcW w:w="1396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>056</w:t>
            </w:r>
          </w:p>
        </w:tc>
        <w:tc>
          <w:tcPr>
            <w:tcW w:w="2945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 xml:space="preserve">1 16 10123 01 0000 140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B35AA9" w:rsidRDefault="00B35AA9" w:rsidP="008A76A5"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  <w:r w:rsidRPr="00B35AA9">
              <w:rPr>
                <w:vertAlign w:val="superscript"/>
              </w:rPr>
              <w:t>1</w:t>
            </w:r>
          </w:p>
        </w:tc>
      </w:tr>
      <w:tr w:rsidR="00B35AA9" w:rsidTr="00B35AA9">
        <w:trPr>
          <w:cantSplit/>
        </w:trPr>
        <w:tc>
          <w:tcPr>
            <w:tcW w:w="1396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>056</w:t>
            </w:r>
          </w:p>
        </w:tc>
        <w:tc>
          <w:tcPr>
            <w:tcW w:w="2945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 xml:space="preserve">1 17 01040 04 0000 180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B35AA9" w:rsidRDefault="00B35AA9" w:rsidP="008A76A5">
            <w:r>
              <w:t>Невыясненные поступления, зачисляемые в бюджеты городских округов</w:t>
            </w:r>
          </w:p>
        </w:tc>
      </w:tr>
      <w:tr w:rsidR="00B35AA9" w:rsidTr="00B35AA9">
        <w:trPr>
          <w:cantSplit/>
        </w:trPr>
        <w:tc>
          <w:tcPr>
            <w:tcW w:w="1396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>056</w:t>
            </w:r>
          </w:p>
        </w:tc>
        <w:tc>
          <w:tcPr>
            <w:tcW w:w="2945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 xml:space="preserve">1 17 05040 04 0000 180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B35AA9" w:rsidRDefault="00B35AA9" w:rsidP="008A76A5">
            <w:r>
              <w:t>Прочие неналоговые доходы бюджетов городских округов</w:t>
            </w:r>
          </w:p>
        </w:tc>
      </w:tr>
      <w:tr w:rsidR="00B35AA9" w:rsidTr="00B35AA9">
        <w:trPr>
          <w:cantSplit/>
        </w:trPr>
        <w:tc>
          <w:tcPr>
            <w:tcW w:w="1396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>056</w:t>
            </w:r>
          </w:p>
        </w:tc>
        <w:tc>
          <w:tcPr>
            <w:tcW w:w="2945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 xml:space="preserve">2 02 00000 00 0000 000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B35AA9" w:rsidRDefault="00B35AA9" w:rsidP="008A76A5">
            <w:r>
              <w:t>Безвозмездные поступления от других бюджетов бюджетной системы Российской Федерации</w:t>
            </w:r>
            <w:r w:rsidRPr="00B35AA9">
              <w:rPr>
                <w:vertAlign w:val="superscript"/>
              </w:rPr>
              <w:t>2</w:t>
            </w:r>
          </w:p>
        </w:tc>
      </w:tr>
      <w:tr w:rsidR="00B35AA9" w:rsidTr="00B35AA9">
        <w:trPr>
          <w:cantSplit/>
        </w:trPr>
        <w:tc>
          <w:tcPr>
            <w:tcW w:w="1396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>056</w:t>
            </w:r>
          </w:p>
        </w:tc>
        <w:tc>
          <w:tcPr>
            <w:tcW w:w="2945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 xml:space="preserve">2 08 04000 04 0000 150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B35AA9" w:rsidRDefault="00B35AA9" w:rsidP="008A76A5">
            <w:r>
              <w:t>Перечисления из бюджетов городских округов (в бюджеты городских округов)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B35AA9" w:rsidTr="00B35AA9">
        <w:trPr>
          <w:cantSplit/>
        </w:trPr>
        <w:tc>
          <w:tcPr>
            <w:tcW w:w="1396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>056</w:t>
            </w:r>
          </w:p>
        </w:tc>
        <w:tc>
          <w:tcPr>
            <w:tcW w:w="2945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 xml:space="preserve">2 19 00000 04 0000 150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B35AA9" w:rsidRDefault="00B35AA9" w:rsidP="008A76A5">
            <w: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  <w:r w:rsidRPr="00B35AA9">
              <w:rPr>
                <w:vertAlign w:val="superscript"/>
              </w:rPr>
              <w:t>3</w:t>
            </w:r>
          </w:p>
        </w:tc>
      </w:tr>
      <w:tr w:rsidR="00B35AA9" w:rsidTr="00B35AA9">
        <w:trPr>
          <w:cantSplit/>
        </w:trPr>
        <w:tc>
          <w:tcPr>
            <w:tcW w:w="1396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>064</w:t>
            </w:r>
          </w:p>
        </w:tc>
        <w:tc>
          <w:tcPr>
            <w:tcW w:w="2945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 xml:space="preserve">     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>САРАТОВСКАЯ ГОРОДСКАЯ ДУМА</w:t>
            </w:r>
          </w:p>
        </w:tc>
      </w:tr>
      <w:tr w:rsidR="00B35AA9" w:rsidTr="00B35AA9">
        <w:trPr>
          <w:cantSplit/>
        </w:trPr>
        <w:tc>
          <w:tcPr>
            <w:tcW w:w="1396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lastRenderedPageBreak/>
              <w:t>064</w:t>
            </w:r>
          </w:p>
        </w:tc>
        <w:tc>
          <w:tcPr>
            <w:tcW w:w="2945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 xml:space="preserve">1 13 01994 04 0000 130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B35AA9" w:rsidRDefault="00B35AA9" w:rsidP="008A76A5">
            <w:r>
              <w:t>Прочие доходы от оказания платных услуг (работ) получателями средств бюджетов городских округов</w:t>
            </w:r>
            <w:r w:rsidRPr="00B35AA9">
              <w:rPr>
                <w:vertAlign w:val="superscript"/>
              </w:rPr>
              <w:t>1</w:t>
            </w:r>
          </w:p>
        </w:tc>
      </w:tr>
      <w:tr w:rsidR="00B35AA9" w:rsidTr="00B35AA9">
        <w:trPr>
          <w:cantSplit/>
        </w:trPr>
        <w:tc>
          <w:tcPr>
            <w:tcW w:w="1396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>064</w:t>
            </w:r>
          </w:p>
        </w:tc>
        <w:tc>
          <w:tcPr>
            <w:tcW w:w="2945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 xml:space="preserve">1 13 02994 04 0000 130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B35AA9" w:rsidRDefault="00B35AA9" w:rsidP="008A76A5">
            <w:r>
              <w:t>Прочие доходы от компенсации затрат бюджетов городских округов</w:t>
            </w:r>
            <w:r w:rsidRPr="00B35AA9">
              <w:rPr>
                <w:vertAlign w:val="superscript"/>
              </w:rPr>
              <w:t>1</w:t>
            </w:r>
          </w:p>
        </w:tc>
      </w:tr>
      <w:tr w:rsidR="00B35AA9" w:rsidTr="00B35AA9">
        <w:trPr>
          <w:cantSplit/>
        </w:trPr>
        <w:tc>
          <w:tcPr>
            <w:tcW w:w="1396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>064</w:t>
            </w:r>
          </w:p>
        </w:tc>
        <w:tc>
          <w:tcPr>
            <w:tcW w:w="2945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 xml:space="preserve">1 16 07010 04 0000 140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B35AA9" w:rsidRDefault="00B35AA9" w:rsidP="008A76A5">
            <w: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 казенным учреждением городского округа</w:t>
            </w:r>
          </w:p>
        </w:tc>
      </w:tr>
      <w:tr w:rsidR="00B35AA9" w:rsidTr="00B35AA9">
        <w:trPr>
          <w:cantSplit/>
        </w:trPr>
        <w:tc>
          <w:tcPr>
            <w:tcW w:w="1396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>064</w:t>
            </w:r>
          </w:p>
        </w:tc>
        <w:tc>
          <w:tcPr>
            <w:tcW w:w="2945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 xml:space="preserve">1 16 07090 04 0000 140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B35AA9" w:rsidRDefault="00B35AA9" w:rsidP="008A76A5">
            <w: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</w:tr>
      <w:tr w:rsidR="00B35AA9" w:rsidTr="00B35AA9">
        <w:trPr>
          <w:cantSplit/>
        </w:trPr>
        <w:tc>
          <w:tcPr>
            <w:tcW w:w="1396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>064</w:t>
            </w:r>
          </w:p>
        </w:tc>
        <w:tc>
          <w:tcPr>
            <w:tcW w:w="2945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 xml:space="preserve">1 16 10031 04 0000 140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B35AA9" w:rsidRDefault="00B35AA9" w:rsidP="008A76A5">
            <w: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B35AA9" w:rsidTr="00B35AA9">
        <w:trPr>
          <w:cantSplit/>
        </w:trPr>
        <w:tc>
          <w:tcPr>
            <w:tcW w:w="1396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>064</w:t>
            </w:r>
          </w:p>
        </w:tc>
        <w:tc>
          <w:tcPr>
            <w:tcW w:w="2945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 xml:space="preserve">1 16 10061 04 0000 140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B35AA9" w:rsidRDefault="00B35AA9" w:rsidP="008A76A5">
            <w: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B35AA9" w:rsidTr="00B35AA9">
        <w:trPr>
          <w:cantSplit/>
        </w:trPr>
        <w:tc>
          <w:tcPr>
            <w:tcW w:w="1396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>064</w:t>
            </w:r>
          </w:p>
        </w:tc>
        <w:tc>
          <w:tcPr>
            <w:tcW w:w="2945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 xml:space="preserve">1 16 10123 01 0000 140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B35AA9" w:rsidRDefault="00B35AA9" w:rsidP="008A76A5"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  <w:r w:rsidRPr="00B35AA9">
              <w:rPr>
                <w:vertAlign w:val="superscript"/>
              </w:rPr>
              <w:t>1</w:t>
            </w:r>
          </w:p>
        </w:tc>
      </w:tr>
      <w:tr w:rsidR="00B35AA9" w:rsidTr="00B35AA9">
        <w:trPr>
          <w:cantSplit/>
        </w:trPr>
        <w:tc>
          <w:tcPr>
            <w:tcW w:w="1396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>064</w:t>
            </w:r>
          </w:p>
        </w:tc>
        <w:tc>
          <w:tcPr>
            <w:tcW w:w="2945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 xml:space="preserve">1 17 01040 04 0000 180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B35AA9" w:rsidRDefault="00B35AA9" w:rsidP="008A76A5">
            <w:r>
              <w:t>Невыясненные поступления, зачисляемые в бюджеты городских округов</w:t>
            </w:r>
          </w:p>
        </w:tc>
      </w:tr>
      <w:tr w:rsidR="00B35AA9" w:rsidTr="00B35AA9">
        <w:trPr>
          <w:cantSplit/>
        </w:trPr>
        <w:tc>
          <w:tcPr>
            <w:tcW w:w="1396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>115</w:t>
            </w:r>
          </w:p>
        </w:tc>
        <w:tc>
          <w:tcPr>
            <w:tcW w:w="2945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 xml:space="preserve">     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>УПРАВЛЕНИЕ ПО КУЛЬТУРЕ АДМИНИСТРАЦИИ МУНИЦИПАЛЬНОГО ОБРАЗОВАНИЯ «ГОРОД САРАТОВ»</w:t>
            </w:r>
          </w:p>
        </w:tc>
      </w:tr>
      <w:tr w:rsidR="00B35AA9" w:rsidTr="00B35AA9">
        <w:trPr>
          <w:cantSplit/>
        </w:trPr>
        <w:tc>
          <w:tcPr>
            <w:tcW w:w="1396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>115</w:t>
            </w:r>
          </w:p>
        </w:tc>
        <w:tc>
          <w:tcPr>
            <w:tcW w:w="2945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 xml:space="preserve">1 11 05034 04 0000 120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B35AA9" w:rsidRDefault="00B35AA9" w:rsidP="008A76A5">
            <w: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B35AA9" w:rsidTr="00B35AA9">
        <w:trPr>
          <w:cantSplit/>
        </w:trPr>
        <w:tc>
          <w:tcPr>
            <w:tcW w:w="1396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>115</w:t>
            </w:r>
          </w:p>
        </w:tc>
        <w:tc>
          <w:tcPr>
            <w:tcW w:w="2945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 xml:space="preserve">1 13 01994 04 0000 130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B35AA9" w:rsidRDefault="00B35AA9" w:rsidP="008A76A5">
            <w:r>
              <w:t>Прочие доходы от оказания платных услуг (работ) получателями средств бюджетов городских округов</w:t>
            </w:r>
            <w:r w:rsidRPr="00B35AA9">
              <w:rPr>
                <w:vertAlign w:val="superscript"/>
              </w:rPr>
              <w:t>1</w:t>
            </w:r>
          </w:p>
        </w:tc>
      </w:tr>
      <w:tr w:rsidR="00B35AA9" w:rsidTr="00B35AA9">
        <w:trPr>
          <w:cantSplit/>
        </w:trPr>
        <w:tc>
          <w:tcPr>
            <w:tcW w:w="1396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>115</w:t>
            </w:r>
          </w:p>
        </w:tc>
        <w:tc>
          <w:tcPr>
            <w:tcW w:w="2945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 xml:space="preserve">1 13 02064 04 0000 130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B35AA9" w:rsidRDefault="00B35AA9" w:rsidP="008A76A5">
            <w: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B35AA9" w:rsidTr="00B35AA9">
        <w:trPr>
          <w:cantSplit/>
        </w:trPr>
        <w:tc>
          <w:tcPr>
            <w:tcW w:w="1396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>115</w:t>
            </w:r>
          </w:p>
        </w:tc>
        <w:tc>
          <w:tcPr>
            <w:tcW w:w="2945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 xml:space="preserve">1 13 02994 04 0000 130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B35AA9" w:rsidRDefault="00B35AA9" w:rsidP="008A76A5">
            <w:r>
              <w:t>Прочие доходы от компенсации затрат бюджетов городских округов</w:t>
            </w:r>
            <w:r w:rsidRPr="00B35AA9">
              <w:rPr>
                <w:vertAlign w:val="superscript"/>
              </w:rPr>
              <w:t>1</w:t>
            </w:r>
          </w:p>
        </w:tc>
      </w:tr>
      <w:tr w:rsidR="00B35AA9" w:rsidTr="00B35AA9">
        <w:trPr>
          <w:cantSplit/>
        </w:trPr>
        <w:tc>
          <w:tcPr>
            <w:tcW w:w="1396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lastRenderedPageBreak/>
              <w:t>115</w:t>
            </w:r>
          </w:p>
        </w:tc>
        <w:tc>
          <w:tcPr>
            <w:tcW w:w="2945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 xml:space="preserve">1 16 07010 04 0000 140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B35AA9" w:rsidRDefault="00B35AA9" w:rsidP="008A76A5">
            <w: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 казенным учреждением городского округа</w:t>
            </w:r>
          </w:p>
        </w:tc>
      </w:tr>
      <w:tr w:rsidR="00B35AA9" w:rsidTr="00B35AA9">
        <w:trPr>
          <w:cantSplit/>
        </w:trPr>
        <w:tc>
          <w:tcPr>
            <w:tcW w:w="1396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>115</w:t>
            </w:r>
          </w:p>
        </w:tc>
        <w:tc>
          <w:tcPr>
            <w:tcW w:w="2945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 xml:space="preserve">1 16 10031 04 0000 140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B35AA9" w:rsidRDefault="00B35AA9" w:rsidP="008A76A5">
            <w: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B35AA9" w:rsidTr="00B35AA9">
        <w:trPr>
          <w:cantSplit/>
        </w:trPr>
        <w:tc>
          <w:tcPr>
            <w:tcW w:w="1396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>115</w:t>
            </w:r>
          </w:p>
        </w:tc>
        <w:tc>
          <w:tcPr>
            <w:tcW w:w="2945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 xml:space="preserve">1 16 10061 04 0000 140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B35AA9" w:rsidRDefault="00B35AA9" w:rsidP="008A76A5">
            <w:r>
              <w:t>Платежи в целях возмещения убытков, причиненных уклонением от заключения с муниципальным органом городского поселения (муниципальным казенным учреждением) муниципального контракта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B35AA9" w:rsidTr="00B35AA9">
        <w:trPr>
          <w:cantSplit/>
        </w:trPr>
        <w:tc>
          <w:tcPr>
            <w:tcW w:w="1396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>115</w:t>
            </w:r>
          </w:p>
        </w:tc>
        <w:tc>
          <w:tcPr>
            <w:tcW w:w="2945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 xml:space="preserve">1 16 10123 01 0000 140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B35AA9" w:rsidRDefault="00B35AA9" w:rsidP="008A76A5"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  <w:r w:rsidRPr="00B35AA9">
              <w:rPr>
                <w:vertAlign w:val="superscript"/>
              </w:rPr>
              <w:t>1</w:t>
            </w:r>
          </w:p>
        </w:tc>
      </w:tr>
      <w:tr w:rsidR="00B35AA9" w:rsidTr="00B35AA9">
        <w:trPr>
          <w:cantSplit/>
        </w:trPr>
        <w:tc>
          <w:tcPr>
            <w:tcW w:w="1396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>115</w:t>
            </w:r>
          </w:p>
        </w:tc>
        <w:tc>
          <w:tcPr>
            <w:tcW w:w="2945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 xml:space="preserve">1 17 01040 04 0000 180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B35AA9" w:rsidRDefault="00B35AA9" w:rsidP="008A76A5">
            <w:r>
              <w:t>Невыясненные поступления, зачисляемые в бюджеты городских округов</w:t>
            </w:r>
          </w:p>
        </w:tc>
      </w:tr>
      <w:tr w:rsidR="00B35AA9" w:rsidTr="00B35AA9">
        <w:trPr>
          <w:cantSplit/>
        </w:trPr>
        <w:tc>
          <w:tcPr>
            <w:tcW w:w="1396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>115</w:t>
            </w:r>
          </w:p>
        </w:tc>
        <w:tc>
          <w:tcPr>
            <w:tcW w:w="2945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 xml:space="preserve">1 17 05040 04 0000 180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B35AA9" w:rsidRDefault="00B35AA9" w:rsidP="008A76A5">
            <w:r>
              <w:t>Прочие неналоговые доходы бюджетов городских округов</w:t>
            </w:r>
          </w:p>
        </w:tc>
      </w:tr>
      <w:tr w:rsidR="00B35AA9" w:rsidTr="00B35AA9">
        <w:trPr>
          <w:cantSplit/>
        </w:trPr>
        <w:tc>
          <w:tcPr>
            <w:tcW w:w="1396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>115</w:t>
            </w:r>
          </w:p>
        </w:tc>
        <w:tc>
          <w:tcPr>
            <w:tcW w:w="2945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 xml:space="preserve">2 02 00000 00 0000 000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B35AA9" w:rsidRDefault="00B35AA9" w:rsidP="008A76A5">
            <w:r>
              <w:t>Безвозмездные поступления от других бюджетов бюджетной системы Российской Федерации</w:t>
            </w:r>
            <w:r w:rsidRPr="00B35AA9">
              <w:rPr>
                <w:vertAlign w:val="superscript"/>
              </w:rPr>
              <w:t>2</w:t>
            </w:r>
          </w:p>
        </w:tc>
      </w:tr>
      <w:tr w:rsidR="00B35AA9" w:rsidTr="00B35AA9">
        <w:trPr>
          <w:cantSplit/>
        </w:trPr>
        <w:tc>
          <w:tcPr>
            <w:tcW w:w="1396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>115</w:t>
            </w:r>
          </w:p>
        </w:tc>
        <w:tc>
          <w:tcPr>
            <w:tcW w:w="2945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 xml:space="preserve">2 18 04000 04 0000 150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B35AA9" w:rsidRDefault="00B35AA9" w:rsidP="008A76A5">
            <w:r>
              <w:t>Доходы бюджетов городских округов от возврата организациями остатков субсидий прошлых лет</w:t>
            </w:r>
            <w:r w:rsidRPr="00B35AA9">
              <w:rPr>
                <w:vertAlign w:val="superscript"/>
              </w:rPr>
              <w:t>3</w:t>
            </w:r>
          </w:p>
        </w:tc>
      </w:tr>
      <w:tr w:rsidR="00B35AA9" w:rsidTr="00B35AA9">
        <w:trPr>
          <w:cantSplit/>
        </w:trPr>
        <w:tc>
          <w:tcPr>
            <w:tcW w:w="1396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>115</w:t>
            </w:r>
          </w:p>
        </w:tc>
        <w:tc>
          <w:tcPr>
            <w:tcW w:w="2945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 xml:space="preserve">2 19 00000 04 0000 150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B35AA9" w:rsidRDefault="00B35AA9" w:rsidP="008A76A5">
            <w: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  <w:r w:rsidRPr="00B35AA9">
              <w:rPr>
                <w:vertAlign w:val="superscript"/>
              </w:rPr>
              <w:t>3</w:t>
            </w:r>
          </w:p>
        </w:tc>
      </w:tr>
      <w:tr w:rsidR="00B35AA9" w:rsidTr="00B35AA9">
        <w:trPr>
          <w:cantSplit/>
        </w:trPr>
        <w:tc>
          <w:tcPr>
            <w:tcW w:w="1396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>116</w:t>
            </w:r>
          </w:p>
        </w:tc>
        <w:tc>
          <w:tcPr>
            <w:tcW w:w="2945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 xml:space="preserve">     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>УПРАВЛЕНИЕ ПО ТРУДУ И СОЦИАЛЬНОМУ РАЗВИТИЮ АДМИНИСТРАЦИИ МУНИЦИПАЛЬНОГО ОБРАЗОВАНИЯ «ГОРОД САРАТОВ»</w:t>
            </w:r>
          </w:p>
        </w:tc>
      </w:tr>
      <w:tr w:rsidR="00B35AA9" w:rsidTr="00B35AA9">
        <w:trPr>
          <w:cantSplit/>
        </w:trPr>
        <w:tc>
          <w:tcPr>
            <w:tcW w:w="1396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>116</w:t>
            </w:r>
          </w:p>
        </w:tc>
        <w:tc>
          <w:tcPr>
            <w:tcW w:w="2945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 xml:space="preserve">1 13 01994 04 0000 130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B35AA9" w:rsidRDefault="00B35AA9" w:rsidP="008A76A5">
            <w:r>
              <w:t>Прочие доходы от оказания платных услуг (работ) получателями средств бюджетов городских округов</w:t>
            </w:r>
            <w:r w:rsidRPr="00B35AA9">
              <w:rPr>
                <w:vertAlign w:val="superscript"/>
              </w:rPr>
              <w:t>1</w:t>
            </w:r>
          </w:p>
        </w:tc>
      </w:tr>
      <w:tr w:rsidR="00B35AA9" w:rsidTr="00B35AA9">
        <w:trPr>
          <w:cantSplit/>
        </w:trPr>
        <w:tc>
          <w:tcPr>
            <w:tcW w:w="1396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>116</w:t>
            </w:r>
          </w:p>
        </w:tc>
        <w:tc>
          <w:tcPr>
            <w:tcW w:w="2945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 xml:space="preserve">1 13 02994 04 0000 130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B35AA9" w:rsidRDefault="00B35AA9" w:rsidP="008A76A5">
            <w:r>
              <w:t>Прочие доходы от компенсации затрат бюджетов городских округов</w:t>
            </w:r>
            <w:r w:rsidRPr="00B35AA9">
              <w:rPr>
                <w:vertAlign w:val="superscript"/>
              </w:rPr>
              <w:t>1</w:t>
            </w:r>
          </w:p>
        </w:tc>
      </w:tr>
      <w:tr w:rsidR="00B35AA9" w:rsidTr="00B35AA9">
        <w:trPr>
          <w:cantSplit/>
        </w:trPr>
        <w:tc>
          <w:tcPr>
            <w:tcW w:w="1396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>116</w:t>
            </w:r>
          </w:p>
        </w:tc>
        <w:tc>
          <w:tcPr>
            <w:tcW w:w="2945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 xml:space="preserve">1 16 07010 04 0000 140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B35AA9" w:rsidRDefault="00B35AA9" w:rsidP="008A76A5">
            <w: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 казенным учреждением городского округа</w:t>
            </w:r>
          </w:p>
        </w:tc>
      </w:tr>
      <w:tr w:rsidR="00B35AA9" w:rsidTr="00B35AA9">
        <w:trPr>
          <w:cantSplit/>
        </w:trPr>
        <w:tc>
          <w:tcPr>
            <w:tcW w:w="1396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>116</w:t>
            </w:r>
          </w:p>
        </w:tc>
        <w:tc>
          <w:tcPr>
            <w:tcW w:w="2945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 xml:space="preserve">1 16 07090 04 0000 140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B35AA9" w:rsidRDefault="00B35AA9" w:rsidP="008A76A5">
            <w: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</w:tr>
      <w:tr w:rsidR="00B35AA9" w:rsidTr="00B35AA9">
        <w:trPr>
          <w:cantSplit/>
        </w:trPr>
        <w:tc>
          <w:tcPr>
            <w:tcW w:w="1396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>116</w:t>
            </w:r>
          </w:p>
        </w:tc>
        <w:tc>
          <w:tcPr>
            <w:tcW w:w="2945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 xml:space="preserve">1 16 10031 04 0000 140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B35AA9" w:rsidRDefault="00B35AA9" w:rsidP="008A76A5">
            <w: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B35AA9" w:rsidTr="00B35AA9">
        <w:trPr>
          <w:cantSplit/>
        </w:trPr>
        <w:tc>
          <w:tcPr>
            <w:tcW w:w="1396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lastRenderedPageBreak/>
              <w:t>116</w:t>
            </w:r>
          </w:p>
        </w:tc>
        <w:tc>
          <w:tcPr>
            <w:tcW w:w="2945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 xml:space="preserve">1 16 10061 04 0000 140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B35AA9" w:rsidRDefault="00B35AA9" w:rsidP="008A76A5">
            <w: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B35AA9" w:rsidTr="00B35AA9">
        <w:trPr>
          <w:cantSplit/>
        </w:trPr>
        <w:tc>
          <w:tcPr>
            <w:tcW w:w="1396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>116</w:t>
            </w:r>
          </w:p>
        </w:tc>
        <w:tc>
          <w:tcPr>
            <w:tcW w:w="2945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 xml:space="preserve">1 16 10081 04 0000 140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B35AA9" w:rsidRDefault="00B35AA9" w:rsidP="008A76A5">
            <w:r>
              <w:t>Платежи в целях возмещения ущерба при расторжении муниципального контракта, заключенного с муниципальным органом городского округа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B35AA9" w:rsidTr="00B35AA9">
        <w:trPr>
          <w:cantSplit/>
        </w:trPr>
        <w:tc>
          <w:tcPr>
            <w:tcW w:w="1396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>116</w:t>
            </w:r>
          </w:p>
        </w:tc>
        <w:tc>
          <w:tcPr>
            <w:tcW w:w="2945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 xml:space="preserve">1 16 10123 01 0000 140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B35AA9" w:rsidRDefault="00B35AA9" w:rsidP="008A76A5"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  <w:r w:rsidRPr="00B35AA9">
              <w:rPr>
                <w:vertAlign w:val="superscript"/>
              </w:rPr>
              <w:t>1</w:t>
            </w:r>
          </w:p>
        </w:tc>
      </w:tr>
      <w:tr w:rsidR="00B35AA9" w:rsidTr="00B35AA9">
        <w:trPr>
          <w:cantSplit/>
        </w:trPr>
        <w:tc>
          <w:tcPr>
            <w:tcW w:w="1396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>116</w:t>
            </w:r>
          </w:p>
        </w:tc>
        <w:tc>
          <w:tcPr>
            <w:tcW w:w="2945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 xml:space="preserve">1 17 01040 04 0000 180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B35AA9" w:rsidRDefault="00B35AA9" w:rsidP="008A76A5">
            <w:r>
              <w:t>Невыясненные поступления, зачисляемые в бюджеты городских округов</w:t>
            </w:r>
          </w:p>
        </w:tc>
      </w:tr>
      <w:tr w:rsidR="00B35AA9" w:rsidTr="00B35AA9">
        <w:trPr>
          <w:cantSplit/>
        </w:trPr>
        <w:tc>
          <w:tcPr>
            <w:tcW w:w="1396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>116</w:t>
            </w:r>
          </w:p>
        </w:tc>
        <w:tc>
          <w:tcPr>
            <w:tcW w:w="2945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 xml:space="preserve">2 02 00000 00 0000 000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B35AA9" w:rsidRDefault="00B35AA9" w:rsidP="008A76A5">
            <w:r>
              <w:t>Безвозмездные поступления от других бюджетов бюджетной системы Российской Федерации</w:t>
            </w:r>
            <w:r w:rsidRPr="00B35AA9">
              <w:rPr>
                <w:vertAlign w:val="superscript"/>
              </w:rPr>
              <w:t>2</w:t>
            </w:r>
          </w:p>
        </w:tc>
      </w:tr>
      <w:tr w:rsidR="00B35AA9" w:rsidTr="00B35AA9">
        <w:trPr>
          <w:cantSplit/>
        </w:trPr>
        <w:tc>
          <w:tcPr>
            <w:tcW w:w="1396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>116</w:t>
            </w:r>
          </w:p>
        </w:tc>
        <w:tc>
          <w:tcPr>
            <w:tcW w:w="2945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 xml:space="preserve">2 19 00000 04 0000 150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B35AA9" w:rsidRDefault="00B35AA9" w:rsidP="008A76A5">
            <w: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  <w:r w:rsidRPr="00B35AA9">
              <w:rPr>
                <w:vertAlign w:val="superscript"/>
              </w:rPr>
              <w:t>3</w:t>
            </w:r>
          </w:p>
        </w:tc>
      </w:tr>
      <w:tr w:rsidR="00B35AA9" w:rsidTr="00B35AA9">
        <w:trPr>
          <w:cantSplit/>
        </w:trPr>
        <w:tc>
          <w:tcPr>
            <w:tcW w:w="1396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>117</w:t>
            </w:r>
          </w:p>
        </w:tc>
        <w:tc>
          <w:tcPr>
            <w:tcW w:w="2945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 xml:space="preserve">     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>КОМИТЕТ ПО ЖИЛИЩНО-КОММУНАЛЬНОМУ ХОЗЯЙСТВУ АДМИНИСТРАЦИИ МУНИЦИПАЛЬНОГО ОБРАЗОВАНИЯ «ГОРОД САРАТОВ»</w:t>
            </w:r>
          </w:p>
        </w:tc>
      </w:tr>
      <w:tr w:rsidR="00B35AA9" w:rsidTr="00B35AA9">
        <w:trPr>
          <w:cantSplit/>
        </w:trPr>
        <w:tc>
          <w:tcPr>
            <w:tcW w:w="1396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>117</w:t>
            </w:r>
          </w:p>
        </w:tc>
        <w:tc>
          <w:tcPr>
            <w:tcW w:w="2945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 xml:space="preserve">1 13 01994 04 0000 130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B35AA9" w:rsidRDefault="00B35AA9" w:rsidP="008A76A5">
            <w:r>
              <w:t>Прочие доходы от оказания платных услуг (работ) получателями средств бюджетов городских округов</w:t>
            </w:r>
            <w:r w:rsidRPr="00B35AA9">
              <w:rPr>
                <w:vertAlign w:val="superscript"/>
              </w:rPr>
              <w:t>1</w:t>
            </w:r>
          </w:p>
        </w:tc>
      </w:tr>
      <w:tr w:rsidR="00B35AA9" w:rsidTr="00B35AA9">
        <w:trPr>
          <w:cantSplit/>
        </w:trPr>
        <w:tc>
          <w:tcPr>
            <w:tcW w:w="1396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>117</w:t>
            </w:r>
          </w:p>
        </w:tc>
        <w:tc>
          <w:tcPr>
            <w:tcW w:w="2945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 xml:space="preserve">1 13 02064 04 0000 130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B35AA9" w:rsidRDefault="00B35AA9" w:rsidP="008A76A5">
            <w: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B35AA9" w:rsidTr="00B35AA9">
        <w:trPr>
          <w:cantSplit/>
        </w:trPr>
        <w:tc>
          <w:tcPr>
            <w:tcW w:w="1396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>117</w:t>
            </w:r>
          </w:p>
        </w:tc>
        <w:tc>
          <w:tcPr>
            <w:tcW w:w="2945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 xml:space="preserve">1 13 02994 04 0000 130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B35AA9" w:rsidRDefault="00B35AA9" w:rsidP="008A76A5">
            <w:r>
              <w:t>Прочие доходы от компенсации затрат бюджетов городских округов</w:t>
            </w:r>
            <w:r w:rsidRPr="00B35AA9">
              <w:rPr>
                <w:vertAlign w:val="superscript"/>
              </w:rPr>
              <w:t>1</w:t>
            </w:r>
          </w:p>
        </w:tc>
      </w:tr>
      <w:tr w:rsidR="00B35AA9" w:rsidTr="00B35AA9">
        <w:trPr>
          <w:cantSplit/>
        </w:trPr>
        <w:tc>
          <w:tcPr>
            <w:tcW w:w="1396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>117</w:t>
            </w:r>
          </w:p>
        </w:tc>
        <w:tc>
          <w:tcPr>
            <w:tcW w:w="2945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 xml:space="preserve">1 14 02043 04 0000 440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B35AA9" w:rsidRDefault="00B35AA9" w:rsidP="008A76A5">
            <w: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B35AA9" w:rsidTr="00B35AA9">
        <w:trPr>
          <w:cantSplit/>
        </w:trPr>
        <w:tc>
          <w:tcPr>
            <w:tcW w:w="1396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>117</w:t>
            </w:r>
          </w:p>
        </w:tc>
        <w:tc>
          <w:tcPr>
            <w:tcW w:w="2945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 xml:space="preserve">1 16 01194 01 0000 140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B35AA9" w:rsidRDefault="00B35AA9" w:rsidP="008A76A5">
            <w: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выявленные должностными лицами органов муниципального контроля</w:t>
            </w:r>
          </w:p>
        </w:tc>
      </w:tr>
      <w:tr w:rsidR="00B35AA9" w:rsidTr="00B35AA9">
        <w:trPr>
          <w:cantSplit/>
        </w:trPr>
        <w:tc>
          <w:tcPr>
            <w:tcW w:w="1396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lastRenderedPageBreak/>
              <w:t>117</w:t>
            </w:r>
          </w:p>
        </w:tc>
        <w:tc>
          <w:tcPr>
            <w:tcW w:w="2945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 xml:space="preserve">1 16 07010 04 0000 140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B35AA9" w:rsidRDefault="00B35AA9" w:rsidP="008A76A5">
            <w: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 казенным учреждением городского округа</w:t>
            </w:r>
          </w:p>
        </w:tc>
      </w:tr>
      <w:tr w:rsidR="00B35AA9" w:rsidTr="00B35AA9">
        <w:trPr>
          <w:cantSplit/>
        </w:trPr>
        <w:tc>
          <w:tcPr>
            <w:tcW w:w="1396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>117</w:t>
            </w:r>
          </w:p>
        </w:tc>
        <w:tc>
          <w:tcPr>
            <w:tcW w:w="2945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 xml:space="preserve">1 16 07090 04 0000 140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B35AA9" w:rsidRDefault="00B35AA9" w:rsidP="008A76A5">
            <w: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</w:tr>
      <w:tr w:rsidR="00B35AA9" w:rsidTr="00B35AA9">
        <w:trPr>
          <w:cantSplit/>
        </w:trPr>
        <w:tc>
          <w:tcPr>
            <w:tcW w:w="1396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>117</w:t>
            </w:r>
          </w:p>
        </w:tc>
        <w:tc>
          <w:tcPr>
            <w:tcW w:w="2945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 xml:space="preserve">1 16 10031 04 0000 140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B35AA9" w:rsidRDefault="00B35AA9" w:rsidP="008A76A5">
            <w: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B35AA9" w:rsidTr="00B35AA9">
        <w:trPr>
          <w:cantSplit/>
        </w:trPr>
        <w:tc>
          <w:tcPr>
            <w:tcW w:w="1396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>117</w:t>
            </w:r>
          </w:p>
        </w:tc>
        <w:tc>
          <w:tcPr>
            <w:tcW w:w="2945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 xml:space="preserve">1 16 10032 04 0000 140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B35AA9" w:rsidRDefault="00B35AA9" w:rsidP="008A76A5">
            <w:r>
              <w:t>Прочее возмещение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</w:tr>
      <w:tr w:rsidR="00B35AA9" w:rsidTr="00B35AA9">
        <w:trPr>
          <w:cantSplit/>
        </w:trPr>
        <w:tc>
          <w:tcPr>
            <w:tcW w:w="1396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>117</w:t>
            </w:r>
          </w:p>
        </w:tc>
        <w:tc>
          <w:tcPr>
            <w:tcW w:w="2945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 xml:space="preserve">1 16 10061 04 0000 140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B35AA9" w:rsidRDefault="00B35AA9" w:rsidP="008A76A5">
            <w: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B35AA9" w:rsidTr="00B35AA9">
        <w:trPr>
          <w:cantSplit/>
        </w:trPr>
        <w:tc>
          <w:tcPr>
            <w:tcW w:w="1396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>117</w:t>
            </w:r>
          </w:p>
        </w:tc>
        <w:tc>
          <w:tcPr>
            <w:tcW w:w="2945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 xml:space="preserve">1 16 10081 04 0000 140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B35AA9" w:rsidRDefault="00B35AA9" w:rsidP="008A76A5">
            <w:r>
              <w:t>Платежи в целях возмещения ущерба при расторжении муниципального контракта, заключенного с муниципальным органом городского округа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B35AA9" w:rsidTr="00B35AA9">
        <w:trPr>
          <w:cantSplit/>
        </w:trPr>
        <w:tc>
          <w:tcPr>
            <w:tcW w:w="1396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>117</w:t>
            </w:r>
          </w:p>
        </w:tc>
        <w:tc>
          <w:tcPr>
            <w:tcW w:w="2945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 xml:space="preserve">1 16 10123 01 0000 140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B35AA9" w:rsidRDefault="00B35AA9" w:rsidP="008A76A5"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  <w:r w:rsidRPr="00B35AA9">
              <w:rPr>
                <w:vertAlign w:val="superscript"/>
              </w:rPr>
              <w:t>1</w:t>
            </w:r>
          </w:p>
        </w:tc>
      </w:tr>
      <w:tr w:rsidR="00B35AA9" w:rsidTr="00B35AA9">
        <w:trPr>
          <w:cantSplit/>
        </w:trPr>
        <w:tc>
          <w:tcPr>
            <w:tcW w:w="1396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>117</w:t>
            </w:r>
          </w:p>
        </w:tc>
        <w:tc>
          <w:tcPr>
            <w:tcW w:w="2945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 xml:space="preserve">1 17 01040 04 0000 180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B35AA9" w:rsidRDefault="00B35AA9" w:rsidP="008A76A5">
            <w:r>
              <w:t>Невыясненные поступления, зачисляемые в бюджеты городских округов</w:t>
            </w:r>
          </w:p>
        </w:tc>
      </w:tr>
      <w:tr w:rsidR="00B35AA9" w:rsidTr="00B35AA9">
        <w:trPr>
          <w:cantSplit/>
        </w:trPr>
        <w:tc>
          <w:tcPr>
            <w:tcW w:w="1396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>117</w:t>
            </w:r>
          </w:p>
        </w:tc>
        <w:tc>
          <w:tcPr>
            <w:tcW w:w="2945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 xml:space="preserve">2 02 00000 00 0000 000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B35AA9" w:rsidRDefault="00B35AA9" w:rsidP="008A76A5">
            <w:r>
              <w:t>Безвозмездные поступления от других бюджетов бюджетной системы Российской Федерации</w:t>
            </w:r>
            <w:r w:rsidRPr="00B35AA9">
              <w:rPr>
                <w:vertAlign w:val="superscript"/>
              </w:rPr>
              <w:t>2</w:t>
            </w:r>
          </w:p>
        </w:tc>
      </w:tr>
      <w:tr w:rsidR="00B35AA9" w:rsidTr="00B35AA9">
        <w:trPr>
          <w:cantSplit/>
        </w:trPr>
        <w:tc>
          <w:tcPr>
            <w:tcW w:w="1396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>117</w:t>
            </w:r>
          </w:p>
        </w:tc>
        <w:tc>
          <w:tcPr>
            <w:tcW w:w="2945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 xml:space="preserve">2 19 00000 04 0000 150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B35AA9" w:rsidRDefault="00B35AA9" w:rsidP="008A76A5">
            <w: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  <w:r w:rsidRPr="00B35AA9">
              <w:rPr>
                <w:vertAlign w:val="superscript"/>
              </w:rPr>
              <w:t>3</w:t>
            </w:r>
          </w:p>
        </w:tc>
      </w:tr>
      <w:tr w:rsidR="00B35AA9" w:rsidTr="00B35AA9">
        <w:trPr>
          <w:cantSplit/>
        </w:trPr>
        <w:tc>
          <w:tcPr>
            <w:tcW w:w="1396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>119</w:t>
            </w:r>
          </w:p>
        </w:tc>
        <w:tc>
          <w:tcPr>
            <w:tcW w:w="2945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 xml:space="preserve">     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>УПРАВЛЕНИЕ ПО ФИЗИЧЕСКОЙ КУЛЬТУРЕ  И СПОРТУ АДМИНИСТРАЦИИ МУНИЦИПАЛЬНОГО ОБРАЗОВАНИЯ «ГОРОД САРАТОВ»</w:t>
            </w:r>
          </w:p>
        </w:tc>
      </w:tr>
      <w:tr w:rsidR="00B35AA9" w:rsidTr="00B35AA9">
        <w:trPr>
          <w:cantSplit/>
        </w:trPr>
        <w:tc>
          <w:tcPr>
            <w:tcW w:w="1396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>119</w:t>
            </w:r>
          </w:p>
        </w:tc>
        <w:tc>
          <w:tcPr>
            <w:tcW w:w="2945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 xml:space="preserve">1 13 01994 04 0000 130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B35AA9" w:rsidRDefault="00B35AA9" w:rsidP="008A76A5">
            <w:r>
              <w:t>Прочие доходы от оказания платных услуг (работ) получателями средств бюджетов городских округов</w:t>
            </w:r>
            <w:r w:rsidRPr="00B35AA9">
              <w:rPr>
                <w:vertAlign w:val="superscript"/>
              </w:rPr>
              <w:t>1</w:t>
            </w:r>
          </w:p>
        </w:tc>
      </w:tr>
      <w:tr w:rsidR="00B35AA9" w:rsidTr="00B35AA9">
        <w:trPr>
          <w:cantSplit/>
        </w:trPr>
        <w:tc>
          <w:tcPr>
            <w:tcW w:w="1396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>119</w:t>
            </w:r>
          </w:p>
        </w:tc>
        <w:tc>
          <w:tcPr>
            <w:tcW w:w="2945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 xml:space="preserve">1 13 02994 04 0000 130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B35AA9" w:rsidRDefault="00B35AA9" w:rsidP="008A76A5">
            <w:r>
              <w:t>Прочие доходы от компенсации затрат бюджетов городских округов</w:t>
            </w:r>
            <w:r w:rsidRPr="00B35AA9">
              <w:rPr>
                <w:vertAlign w:val="superscript"/>
              </w:rPr>
              <w:t>1</w:t>
            </w:r>
          </w:p>
        </w:tc>
      </w:tr>
      <w:tr w:rsidR="00B35AA9" w:rsidTr="00B35AA9">
        <w:trPr>
          <w:cantSplit/>
        </w:trPr>
        <w:tc>
          <w:tcPr>
            <w:tcW w:w="1396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lastRenderedPageBreak/>
              <w:t>119</w:t>
            </w:r>
          </w:p>
        </w:tc>
        <w:tc>
          <w:tcPr>
            <w:tcW w:w="2945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 xml:space="preserve">1 14 02042 04 0000 440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B35AA9" w:rsidRDefault="00B35AA9" w:rsidP="008A76A5">
            <w: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B35AA9" w:rsidTr="00B35AA9">
        <w:trPr>
          <w:cantSplit/>
        </w:trPr>
        <w:tc>
          <w:tcPr>
            <w:tcW w:w="1396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>119</w:t>
            </w:r>
          </w:p>
        </w:tc>
        <w:tc>
          <w:tcPr>
            <w:tcW w:w="2945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 xml:space="preserve">1 16 07010 04 0000 140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B35AA9" w:rsidRDefault="00B35AA9" w:rsidP="008A76A5">
            <w: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 казенным учреждением городского округа</w:t>
            </w:r>
          </w:p>
        </w:tc>
      </w:tr>
      <w:tr w:rsidR="00B35AA9" w:rsidTr="00B35AA9">
        <w:trPr>
          <w:cantSplit/>
        </w:trPr>
        <w:tc>
          <w:tcPr>
            <w:tcW w:w="1396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>119</w:t>
            </w:r>
          </w:p>
        </w:tc>
        <w:tc>
          <w:tcPr>
            <w:tcW w:w="2945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 xml:space="preserve">1 16 07090 04 0000 140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B35AA9" w:rsidRDefault="00B35AA9" w:rsidP="008A76A5">
            <w: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</w:tr>
      <w:tr w:rsidR="00B35AA9" w:rsidTr="00B35AA9">
        <w:trPr>
          <w:cantSplit/>
        </w:trPr>
        <w:tc>
          <w:tcPr>
            <w:tcW w:w="1396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>119</w:t>
            </w:r>
          </w:p>
        </w:tc>
        <w:tc>
          <w:tcPr>
            <w:tcW w:w="2945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 xml:space="preserve">1 16 10030 04 0000 140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B35AA9" w:rsidRDefault="00B35AA9" w:rsidP="008A76A5">
            <w:r>
              <w:t>Платежи по искам о возмещении ущерба, а также платежи, уплачиваемые при добровольном возмещении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</w:tr>
      <w:tr w:rsidR="00B35AA9" w:rsidTr="00B35AA9">
        <w:trPr>
          <w:cantSplit/>
        </w:trPr>
        <w:tc>
          <w:tcPr>
            <w:tcW w:w="1396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>119</w:t>
            </w:r>
          </w:p>
        </w:tc>
        <w:tc>
          <w:tcPr>
            <w:tcW w:w="2945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 xml:space="preserve">1 16 10032 04 0000 140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B35AA9" w:rsidRDefault="00B35AA9" w:rsidP="008A76A5">
            <w:r>
              <w:t>Прочее возмещение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</w:tr>
      <w:tr w:rsidR="00B35AA9" w:rsidTr="00B35AA9">
        <w:trPr>
          <w:cantSplit/>
        </w:trPr>
        <w:tc>
          <w:tcPr>
            <w:tcW w:w="1396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>119</w:t>
            </w:r>
          </w:p>
        </w:tc>
        <w:tc>
          <w:tcPr>
            <w:tcW w:w="2945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 xml:space="preserve">1 16 10081 04 0000 140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B35AA9" w:rsidRDefault="00B35AA9" w:rsidP="008A76A5">
            <w:r>
              <w:t>Платежи в целях возмещения ущерба при расторжении муниципального контракта, заключенного с муниципальным органом городского округа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B35AA9" w:rsidTr="00B35AA9">
        <w:trPr>
          <w:cantSplit/>
        </w:trPr>
        <w:tc>
          <w:tcPr>
            <w:tcW w:w="1396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>119</w:t>
            </w:r>
          </w:p>
        </w:tc>
        <w:tc>
          <w:tcPr>
            <w:tcW w:w="2945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 xml:space="preserve">1 16 10123 01 0000 140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B35AA9" w:rsidRDefault="00B35AA9" w:rsidP="008A76A5"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  <w:r w:rsidRPr="00B35AA9">
              <w:rPr>
                <w:vertAlign w:val="superscript"/>
              </w:rPr>
              <w:t>1</w:t>
            </w:r>
          </w:p>
        </w:tc>
      </w:tr>
      <w:tr w:rsidR="00B35AA9" w:rsidTr="00B35AA9">
        <w:trPr>
          <w:cantSplit/>
        </w:trPr>
        <w:tc>
          <w:tcPr>
            <w:tcW w:w="1396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>119</w:t>
            </w:r>
          </w:p>
        </w:tc>
        <w:tc>
          <w:tcPr>
            <w:tcW w:w="2945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 xml:space="preserve">1 17 01040 04 0000 180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B35AA9" w:rsidRDefault="00B35AA9" w:rsidP="008A76A5">
            <w:r>
              <w:t>Невыясненные поступления, зачисляемые в бюджеты городских округов</w:t>
            </w:r>
          </w:p>
        </w:tc>
      </w:tr>
      <w:tr w:rsidR="00B35AA9" w:rsidTr="00B35AA9">
        <w:trPr>
          <w:cantSplit/>
        </w:trPr>
        <w:tc>
          <w:tcPr>
            <w:tcW w:w="1396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>119</w:t>
            </w:r>
          </w:p>
        </w:tc>
        <w:tc>
          <w:tcPr>
            <w:tcW w:w="2945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 xml:space="preserve">1 17 05040 04 0000 180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B35AA9" w:rsidRDefault="00B35AA9" w:rsidP="008A76A5">
            <w:r>
              <w:t>Прочие неналоговые доходы бюджетов городских округов</w:t>
            </w:r>
          </w:p>
        </w:tc>
      </w:tr>
      <w:tr w:rsidR="00B35AA9" w:rsidTr="00B35AA9">
        <w:trPr>
          <w:cantSplit/>
        </w:trPr>
        <w:tc>
          <w:tcPr>
            <w:tcW w:w="1396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>119</w:t>
            </w:r>
          </w:p>
        </w:tc>
        <w:tc>
          <w:tcPr>
            <w:tcW w:w="2945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 xml:space="preserve">2 02 00000 00 0000 000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B35AA9" w:rsidRDefault="00B35AA9" w:rsidP="008A76A5">
            <w:r>
              <w:t>Безвозмездные поступления от других бюджетов бюджетной системы Российской Федерации</w:t>
            </w:r>
            <w:r w:rsidRPr="00B35AA9">
              <w:rPr>
                <w:vertAlign w:val="superscript"/>
              </w:rPr>
              <w:t>2</w:t>
            </w:r>
          </w:p>
        </w:tc>
      </w:tr>
      <w:tr w:rsidR="00B35AA9" w:rsidTr="00B35AA9">
        <w:trPr>
          <w:cantSplit/>
        </w:trPr>
        <w:tc>
          <w:tcPr>
            <w:tcW w:w="1396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>119</w:t>
            </w:r>
          </w:p>
        </w:tc>
        <w:tc>
          <w:tcPr>
            <w:tcW w:w="2945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 xml:space="preserve">2 18 04000 04 0000 150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B35AA9" w:rsidRDefault="00B35AA9" w:rsidP="008A76A5">
            <w:r>
              <w:t>Доходы бюджетов городских округов от возврата организациями остатков субсидий прошлых лет</w:t>
            </w:r>
            <w:r w:rsidRPr="00B35AA9">
              <w:rPr>
                <w:vertAlign w:val="superscript"/>
              </w:rPr>
              <w:t>3</w:t>
            </w:r>
          </w:p>
        </w:tc>
      </w:tr>
      <w:tr w:rsidR="00B35AA9" w:rsidTr="00B35AA9">
        <w:trPr>
          <w:cantSplit/>
        </w:trPr>
        <w:tc>
          <w:tcPr>
            <w:tcW w:w="1396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>119</w:t>
            </w:r>
          </w:p>
        </w:tc>
        <w:tc>
          <w:tcPr>
            <w:tcW w:w="2945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 xml:space="preserve">2 19 00000 04 0000 150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B35AA9" w:rsidRDefault="00B35AA9" w:rsidP="008A76A5">
            <w: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  <w:r w:rsidRPr="00B35AA9">
              <w:rPr>
                <w:vertAlign w:val="superscript"/>
              </w:rPr>
              <w:t>3</w:t>
            </w:r>
          </w:p>
        </w:tc>
      </w:tr>
      <w:tr w:rsidR="00B35AA9" w:rsidTr="00B35AA9">
        <w:trPr>
          <w:cantSplit/>
        </w:trPr>
        <w:tc>
          <w:tcPr>
            <w:tcW w:w="1396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>121</w:t>
            </w:r>
          </w:p>
        </w:tc>
        <w:tc>
          <w:tcPr>
            <w:tcW w:w="2945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 xml:space="preserve">     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>АДМИНИСТРАЦИЯ МУНИЦИПАЛЬНОГО ОБРАЗОВАНИЯ «ГОРОД САРАТОВ»</w:t>
            </w:r>
          </w:p>
        </w:tc>
      </w:tr>
      <w:tr w:rsidR="00B35AA9" w:rsidTr="00B35AA9">
        <w:trPr>
          <w:cantSplit/>
        </w:trPr>
        <w:tc>
          <w:tcPr>
            <w:tcW w:w="1396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lastRenderedPageBreak/>
              <w:t>121</w:t>
            </w:r>
          </w:p>
        </w:tc>
        <w:tc>
          <w:tcPr>
            <w:tcW w:w="2945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 xml:space="preserve">1 13 01994 04 0000 130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B35AA9" w:rsidRDefault="00B35AA9" w:rsidP="008A76A5">
            <w:r>
              <w:t>Прочие доходы от оказания платных услуг (работ) получателями средств бюджетов городских округов</w:t>
            </w:r>
            <w:r w:rsidRPr="00B35AA9">
              <w:rPr>
                <w:vertAlign w:val="superscript"/>
              </w:rPr>
              <w:t>1</w:t>
            </w:r>
          </w:p>
        </w:tc>
      </w:tr>
      <w:tr w:rsidR="00B35AA9" w:rsidTr="00B35AA9">
        <w:trPr>
          <w:cantSplit/>
        </w:trPr>
        <w:tc>
          <w:tcPr>
            <w:tcW w:w="1396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>121</w:t>
            </w:r>
          </w:p>
        </w:tc>
        <w:tc>
          <w:tcPr>
            <w:tcW w:w="2945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 xml:space="preserve">1 13 02064 04 0000 130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B35AA9" w:rsidRDefault="00B35AA9" w:rsidP="008A76A5">
            <w: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B35AA9" w:rsidTr="00B35AA9">
        <w:trPr>
          <w:cantSplit/>
        </w:trPr>
        <w:tc>
          <w:tcPr>
            <w:tcW w:w="1396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>121</w:t>
            </w:r>
          </w:p>
        </w:tc>
        <w:tc>
          <w:tcPr>
            <w:tcW w:w="2945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 xml:space="preserve">1 13 02994 04 0000 130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B35AA9" w:rsidRDefault="00B35AA9" w:rsidP="008A76A5">
            <w:r>
              <w:t>Прочие доходы от компенсации затрат бюджетов городских округов</w:t>
            </w:r>
            <w:r w:rsidRPr="00B35AA9">
              <w:rPr>
                <w:vertAlign w:val="superscript"/>
              </w:rPr>
              <w:t>1</w:t>
            </w:r>
          </w:p>
        </w:tc>
      </w:tr>
      <w:tr w:rsidR="00B35AA9" w:rsidTr="00B35AA9">
        <w:trPr>
          <w:cantSplit/>
        </w:trPr>
        <w:tc>
          <w:tcPr>
            <w:tcW w:w="1396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>121</w:t>
            </w:r>
          </w:p>
        </w:tc>
        <w:tc>
          <w:tcPr>
            <w:tcW w:w="2945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 xml:space="preserve">1 16 01194 01 0000 140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B35AA9" w:rsidRDefault="00B35AA9" w:rsidP="008A76A5">
            <w: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выявленные должностными лицами органов муниципального контроля</w:t>
            </w:r>
          </w:p>
        </w:tc>
      </w:tr>
      <w:tr w:rsidR="00B35AA9" w:rsidTr="00B35AA9">
        <w:trPr>
          <w:cantSplit/>
        </w:trPr>
        <w:tc>
          <w:tcPr>
            <w:tcW w:w="1396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>121</w:t>
            </w:r>
          </w:p>
        </w:tc>
        <w:tc>
          <w:tcPr>
            <w:tcW w:w="2945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 xml:space="preserve">1 16 02010 02 0000 140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B35AA9" w:rsidRDefault="00B35AA9" w:rsidP="008A76A5">
            <w:r>
              <w:t>Административные штрафы, установленные законами субъектов Российской Федерации об административных правонарушениях, за нарушение законов и иных нормативных правовых актов субъектов Российской Федерации</w:t>
            </w:r>
            <w:r w:rsidRPr="00B35AA9">
              <w:rPr>
                <w:vertAlign w:val="superscript"/>
              </w:rPr>
              <w:t>1</w:t>
            </w:r>
          </w:p>
        </w:tc>
      </w:tr>
      <w:tr w:rsidR="00B35AA9" w:rsidTr="00B35AA9">
        <w:trPr>
          <w:cantSplit/>
        </w:trPr>
        <w:tc>
          <w:tcPr>
            <w:tcW w:w="1396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>121</w:t>
            </w:r>
          </w:p>
        </w:tc>
        <w:tc>
          <w:tcPr>
            <w:tcW w:w="2945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 xml:space="preserve">1 16 02020 02 0000 140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B35AA9" w:rsidRDefault="00B35AA9" w:rsidP="008A76A5">
            <w: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</w:tr>
      <w:tr w:rsidR="00B35AA9" w:rsidTr="00B35AA9">
        <w:trPr>
          <w:cantSplit/>
        </w:trPr>
        <w:tc>
          <w:tcPr>
            <w:tcW w:w="1396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>121</w:t>
            </w:r>
          </w:p>
        </w:tc>
        <w:tc>
          <w:tcPr>
            <w:tcW w:w="2945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 xml:space="preserve">1 16 07010 04 0000 140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B35AA9" w:rsidRDefault="00B35AA9" w:rsidP="008A76A5">
            <w: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 казенным учреждением городского округа</w:t>
            </w:r>
          </w:p>
        </w:tc>
      </w:tr>
      <w:tr w:rsidR="00B35AA9" w:rsidTr="00B35AA9">
        <w:trPr>
          <w:cantSplit/>
        </w:trPr>
        <w:tc>
          <w:tcPr>
            <w:tcW w:w="1396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>121</w:t>
            </w:r>
          </w:p>
        </w:tc>
        <w:tc>
          <w:tcPr>
            <w:tcW w:w="2945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 xml:space="preserve">1 16 07090 04 0000 140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B35AA9" w:rsidRDefault="00B35AA9" w:rsidP="008A76A5">
            <w: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</w:tr>
      <w:tr w:rsidR="00B35AA9" w:rsidTr="00B35AA9">
        <w:trPr>
          <w:cantSplit/>
        </w:trPr>
        <w:tc>
          <w:tcPr>
            <w:tcW w:w="1396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>121</w:t>
            </w:r>
          </w:p>
        </w:tc>
        <w:tc>
          <w:tcPr>
            <w:tcW w:w="2945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 xml:space="preserve">1 16 10061 04 0000 140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B35AA9" w:rsidRDefault="00B35AA9" w:rsidP="008A76A5">
            <w: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B35AA9" w:rsidTr="00B35AA9">
        <w:trPr>
          <w:cantSplit/>
        </w:trPr>
        <w:tc>
          <w:tcPr>
            <w:tcW w:w="1396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>121</w:t>
            </w:r>
          </w:p>
        </w:tc>
        <w:tc>
          <w:tcPr>
            <w:tcW w:w="2945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 xml:space="preserve">1 16 10081 04 0000 140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B35AA9" w:rsidRDefault="00B35AA9" w:rsidP="008A76A5">
            <w:r>
              <w:t>Платежи в целях возмещения ущерба при расторжении муниципального контракта, заключенного с муниципальным органом городского округа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B35AA9" w:rsidTr="00B35AA9">
        <w:trPr>
          <w:cantSplit/>
        </w:trPr>
        <w:tc>
          <w:tcPr>
            <w:tcW w:w="1396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>121</w:t>
            </w:r>
          </w:p>
        </w:tc>
        <w:tc>
          <w:tcPr>
            <w:tcW w:w="2945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 xml:space="preserve">1 16 10123 01 0000 140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B35AA9" w:rsidRDefault="00B35AA9" w:rsidP="008A76A5"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  <w:r w:rsidRPr="00B35AA9">
              <w:rPr>
                <w:vertAlign w:val="superscript"/>
              </w:rPr>
              <w:t>1</w:t>
            </w:r>
          </w:p>
        </w:tc>
      </w:tr>
      <w:tr w:rsidR="00B35AA9" w:rsidTr="00B35AA9">
        <w:trPr>
          <w:cantSplit/>
        </w:trPr>
        <w:tc>
          <w:tcPr>
            <w:tcW w:w="1396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>121</w:t>
            </w:r>
          </w:p>
        </w:tc>
        <w:tc>
          <w:tcPr>
            <w:tcW w:w="2945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 xml:space="preserve">1 17 01040 04 0000 180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B35AA9" w:rsidRDefault="00B35AA9" w:rsidP="008A76A5">
            <w:r>
              <w:t>Невыясненные поступления, зачисляемые в бюджеты городских округов</w:t>
            </w:r>
          </w:p>
        </w:tc>
      </w:tr>
      <w:tr w:rsidR="00B35AA9" w:rsidTr="00B35AA9">
        <w:trPr>
          <w:cantSplit/>
        </w:trPr>
        <w:tc>
          <w:tcPr>
            <w:tcW w:w="1396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lastRenderedPageBreak/>
              <w:t>121</w:t>
            </w:r>
          </w:p>
        </w:tc>
        <w:tc>
          <w:tcPr>
            <w:tcW w:w="2945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 xml:space="preserve">2 02 00000 00 0000 000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B35AA9" w:rsidRDefault="00B35AA9" w:rsidP="008A76A5">
            <w:r>
              <w:t>Безвозмездные поступления от других бюджетов бюджетной системы Российской Федерации</w:t>
            </w:r>
            <w:r w:rsidRPr="00B35AA9">
              <w:rPr>
                <w:vertAlign w:val="superscript"/>
              </w:rPr>
              <w:t>2</w:t>
            </w:r>
          </w:p>
        </w:tc>
      </w:tr>
      <w:tr w:rsidR="00B35AA9" w:rsidTr="00B35AA9">
        <w:trPr>
          <w:cantSplit/>
        </w:trPr>
        <w:tc>
          <w:tcPr>
            <w:tcW w:w="1396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>121</w:t>
            </w:r>
          </w:p>
        </w:tc>
        <w:tc>
          <w:tcPr>
            <w:tcW w:w="2945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 xml:space="preserve">2 19 00000 04 0000 150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B35AA9" w:rsidRDefault="00B35AA9" w:rsidP="008A76A5">
            <w: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  <w:r w:rsidRPr="00B35AA9">
              <w:rPr>
                <w:vertAlign w:val="superscript"/>
              </w:rPr>
              <w:t>3</w:t>
            </w:r>
          </w:p>
        </w:tc>
      </w:tr>
      <w:tr w:rsidR="00B35AA9" w:rsidTr="00B35AA9">
        <w:trPr>
          <w:cantSplit/>
        </w:trPr>
        <w:tc>
          <w:tcPr>
            <w:tcW w:w="1396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>122</w:t>
            </w:r>
          </w:p>
        </w:tc>
        <w:tc>
          <w:tcPr>
            <w:tcW w:w="2945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 xml:space="preserve">     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>КОМИТЕТ ПО СТРОИТЕЛЬСТВУ И ИНЖЕНЕРНОЙ ЗАЩИТЕ АДМИНИСТРАЦИИ МУНИЦИПАЛЬНОГО ОБРАЗОВАНИЯ «ГОРОД САРАТОВ»</w:t>
            </w:r>
          </w:p>
        </w:tc>
      </w:tr>
      <w:tr w:rsidR="00B35AA9" w:rsidTr="00B35AA9">
        <w:trPr>
          <w:cantSplit/>
        </w:trPr>
        <w:tc>
          <w:tcPr>
            <w:tcW w:w="1396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>122</w:t>
            </w:r>
          </w:p>
        </w:tc>
        <w:tc>
          <w:tcPr>
            <w:tcW w:w="2945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 xml:space="preserve">1 12 05040 04 0000 120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B35AA9" w:rsidRDefault="00B35AA9" w:rsidP="008A76A5">
            <w:r>
              <w:t>Плата за пользование водными объектами, находящимися в собственности городских округов</w:t>
            </w:r>
          </w:p>
        </w:tc>
      </w:tr>
      <w:tr w:rsidR="00B35AA9" w:rsidTr="00B35AA9">
        <w:trPr>
          <w:cantSplit/>
        </w:trPr>
        <w:tc>
          <w:tcPr>
            <w:tcW w:w="1396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>122</w:t>
            </w:r>
          </w:p>
        </w:tc>
        <w:tc>
          <w:tcPr>
            <w:tcW w:w="2945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 xml:space="preserve">1 13 01994 04 0000 130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B35AA9" w:rsidRDefault="00B35AA9" w:rsidP="008A76A5">
            <w:r>
              <w:t>Прочие доходы от оказания платных услуг (работ) получателями средств бюджетов городских округов</w:t>
            </w:r>
            <w:r w:rsidRPr="00B35AA9">
              <w:rPr>
                <w:vertAlign w:val="superscript"/>
              </w:rPr>
              <w:t>1</w:t>
            </w:r>
          </w:p>
        </w:tc>
      </w:tr>
      <w:tr w:rsidR="00B35AA9" w:rsidTr="00B35AA9">
        <w:trPr>
          <w:cantSplit/>
        </w:trPr>
        <w:tc>
          <w:tcPr>
            <w:tcW w:w="1396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>122</w:t>
            </w:r>
          </w:p>
        </w:tc>
        <w:tc>
          <w:tcPr>
            <w:tcW w:w="2945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 xml:space="preserve">1 13 02064 04 0000 130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B35AA9" w:rsidRDefault="00B35AA9" w:rsidP="008A76A5">
            <w: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B35AA9" w:rsidTr="00B35AA9">
        <w:trPr>
          <w:cantSplit/>
        </w:trPr>
        <w:tc>
          <w:tcPr>
            <w:tcW w:w="1396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>122</w:t>
            </w:r>
          </w:p>
        </w:tc>
        <w:tc>
          <w:tcPr>
            <w:tcW w:w="2945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 xml:space="preserve">1 13 02994 04 0000 130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B35AA9" w:rsidRDefault="00B35AA9" w:rsidP="008A76A5">
            <w:r>
              <w:t>Прочие доходы от компенсации затрат бюджетов городских округов</w:t>
            </w:r>
            <w:r w:rsidRPr="00B35AA9">
              <w:rPr>
                <w:vertAlign w:val="superscript"/>
              </w:rPr>
              <w:t>1</w:t>
            </w:r>
          </w:p>
        </w:tc>
      </w:tr>
      <w:tr w:rsidR="00B35AA9" w:rsidTr="00B35AA9">
        <w:trPr>
          <w:cantSplit/>
        </w:trPr>
        <w:tc>
          <w:tcPr>
            <w:tcW w:w="1396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>122</w:t>
            </w:r>
          </w:p>
        </w:tc>
        <w:tc>
          <w:tcPr>
            <w:tcW w:w="2945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 xml:space="preserve">1 14 02042 04 0000 440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B35AA9" w:rsidRDefault="00B35AA9" w:rsidP="008A76A5">
            <w: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B35AA9" w:rsidTr="00B35AA9">
        <w:trPr>
          <w:cantSplit/>
        </w:trPr>
        <w:tc>
          <w:tcPr>
            <w:tcW w:w="1396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>122</w:t>
            </w:r>
          </w:p>
        </w:tc>
        <w:tc>
          <w:tcPr>
            <w:tcW w:w="2945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 xml:space="preserve">1 16 07010 04 0000 140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B35AA9" w:rsidRDefault="00B35AA9" w:rsidP="008A76A5">
            <w: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 казенным учреждением городского округа</w:t>
            </w:r>
          </w:p>
        </w:tc>
      </w:tr>
      <w:tr w:rsidR="00B35AA9" w:rsidTr="00B35AA9">
        <w:trPr>
          <w:cantSplit/>
        </w:trPr>
        <w:tc>
          <w:tcPr>
            <w:tcW w:w="1396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>122</w:t>
            </w:r>
          </w:p>
        </w:tc>
        <w:tc>
          <w:tcPr>
            <w:tcW w:w="2945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 xml:space="preserve">1 16 07090 04 0000 140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B35AA9" w:rsidRDefault="00B35AA9" w:rsidP="008A76A5">
            <w: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</w:tr>
      <w:tr w:rsidR="00B35AA9" w:rsidTr="00B35AA9">
        <w:trPr>
          <w:cantSplit/>
        </w:trPr>
        <w:tc>
          <w:tcPr>
            <w:tcW w:w="1396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>122</w:t>
            </w:r>
          </w:p>
        </w:tc>
        <w:tc>
          <w:tcPr>
            <w:tcW w:w="2945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 xml:space="preserve">1 16 10031 04 0000 140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B35AA9" w:rsidRDefault="00B35AA9" w:rsidP="008A76A5">
            <w: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B35AA9" w:rsidTr="00B35AA9">
        <w:trPr>
          <w:cantSplit/>
        </w:trPr>
        <w:tc>
          <w:tcPr>
            <w:tcW w:w="1396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>122</w:t>
            </w:r>
          </w:p>
        </w:tc>
        <w:tc>
          <w:tcPr>
            <w:tcW w:w="2945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 xml:space="preserve">1 16 10061 04 0000 140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B35AA9" w:rsidRDefault="00B35AA9" w:rsidP="008A76A5">
            <w: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B35AA9" w:rsidTr="00B35AA9">
        <w:trPr>
          <w:cantSplit/>
        </w:trPr>
        <w:tc>
          <w:tcPr>
            <w:tcW w:w="1396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>122</w:t>
            </w:r>
          </w:p>
        </w:tc>
        <w:tc>
          <w:tcPr>
            <w:tcW w:w="2945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 xml:space="preserve">1 16 10081 04 0000 140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B35AA9" w:rsidRDefault="00B35AA9" w:rsidP="008A76A5">
            <w:r>
              <w:t>Платежи в целях возмещения ущерба при расторжении муниципального контракта, заключенного с муниципальным органом городского округа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B35AA9" w:rsidTr="00B35AA9">
        <w:trPr>
          <w:cantSplit/>
        </w:trPr>
        <w:tc>
          <w:tcPr>
            <w:tcW w:w="1396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lastRenderedPageBreak/>
              <w:t>122</w:t>
            </w:r>
          </w:p>
        </w:tc>
        <w:tc>
          <w:tcPr>
            <w:tcW w:w="2945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 xml:space="preserve">1 16 10123 01 0000 140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B35AA9" w:rsidRDefault="00B35AA9" w:rsidP="008A76A5"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  <w:r w:rsidRPr="00B35AA9">
              <w:rPr>
                <w:vertAlign w:val="superscript"/>
              </w:rPr>
              <w:t>1</w:t>
            </w:r>
          </w:p>
        </w:tc>
      </w:tr>
      <w:tr w:rsidR="00B35AA9" w:rsidTr="00B35AA9">
        <w:trPr>
          <w:cantSplit/>
        </w:trPr>
        <w:tc>
          <w:tcPr>
            <w:tcW w:w="1396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>122</w:t>
            </w:r>
          </w:p>
        </w:tc>
        <w:tc>
          <w:tcPr>
            <w:tcW w:w="2945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 xml:space="preserve">1 17 01040 04 0000 180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B35AA9" w:rsidRDefault="00B35AA9" w:rsidP="008A76A5">
            <w:r>
              <w:t>Невыясненные поступления, зачисляемые в бюджеты городских округов</w:t>
            </w:r>
          </w:p>
        </w:tc>
      </w:tr>
      <w:tr w:rsidR="00B35AA9" w:rsidTr="00B35AA9">
        <w:trPr>
          <w:cantSplit/>
        </w:trPr>
        <w:tc>
          <w:tcPr>
            <w:tcW w:w="1396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>122</w:t>
            </w:r>
          </w:p>
        </w:tc>
        <w:tc>
          <w:tcPr>
            <w:tcW w:w="2945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 xml:space="preserve">2 02 00000 00 0000 000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B35AA9" w:rsidRDefault="00B35AA9" w:rsidP="008A76A5">
            <w:r>
              <w:t>Безвозмездные поступления от других бюджетов бюджетной системы Российской Федерации</w:t>
            </w:r>
            <w:r w:rsidRPr="00B35AA9">
              <w:rPr>
                <w:vertAlign w:val="superscript"/>
              </w:rPr>
              <w:t>2</w:t>
            </w:r>
          </w:p>
        </w:tc>
      </w:tr>
      <w:tr w:rsidR="00B35AA9" w:rsidTr="00B35AA9">
        <w:trPr>
          <w:cantSplit/>
        </w:trPr>
        <w:tc>
          <w:tcPr>
            <w:tcW w:w="1396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>122</w:t>
            </w:r>
          </w:p>
        </w:tc>
        <w:tc>
          <w:tcPr>
            <w:tcW w:w="2945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 xml:space="preserve">2 19 00000 04 0000 150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B35AA9" w:rsidRDefault="00B35AA9" w:rsidP="008A76A5">
            <w: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  <w:r w:rsidRPr="00B35AA9">
              <w:rPr>
                <w:vertAlign w:val="superscript"/>
              </w:rPr>
              <w:t>3</w:t>
            </w:r>
          </w:p>
        </w:tc>
      </w:tr>
      <w:tr w:rsidR="00B35AA9" w:rsidTr="00B35AA9">
        <w:trPr>
          <w:cantSplit/>
        </w:trPr>
        <w:tc>
          <w:tcPr>
            <w:tcW w:w="1396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>123</w:t>
            </w:r>
          </w:p>
        </w:tc>
        <w:tc>
          <w:tcPr>
            <w:tcW w:w="2945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 xml:space="preserve">     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>КОМИТЕТ ПО АРХИТЕКТУРЕ АДМИНИСТРАЦИИ МУНИЦИПАЛЬНОГО ОБРАЗОВАНИЯ «ГОРОД САРАТОВ»</w:t>
            </w:r>
          </w:p>
        </w:tc>
      </w:tr>
      <w:tr w:rsidR="00B35AA9" w:rsidTr="00B35AA9">
        <w:trPr>
          <w:cantSplit/>
        </w:trPr>
        <w:tc>
          <w:tcPr>
            <w:tcW w:w="1396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>123</w:t>
            </w:r>
          </w:p>
        </w:tc>
        <w:tc>
          <w:tcPr>
            <w:tcW w:w="2945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 xml:space="preserve">1 08 07150 01 0000 110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B35AA9" w:rsidRDefault="00B35AA9" w:rsidP="008A76A5">
            <w:r>
              <w:t>Государственная пошлина за выдачу разрешения на установку рекламной конструкции</w:t>
            </w:r>
            <w:r w:rsidRPr="00B35AA9">
              <w:rPr>
                <w:vertAlign w:val="superscript"/>
              </w:rPr>
              <w:t>1</w:t>
            </w:r>
          </w:p>
        </w:tc>
      </w:tr>
      <w:tr w:rsidR="00B35AA9" w:rsidTr="00B35AA9">
        <w:trPr>
          <w:cantSplit/>
        </w:trPr>
        <w:tc>
          <w:tcPr>
            <w:tcW w:w="1396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>123</w:t>
            </w:r>
          </w:p>
        </w:tc>
        <w:tc>
          <w:tcPr>
            <w:tcW w:w="2945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 xml:space="preserve">1 13 01994 04 0000 130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B35AA9" w:rsidRDefault="00B35AA9" w:rsidP="008A76A5">
            <w:r>
              <w:t>Прочие доходы от оказания платных услуг (работ) получателями средств бюджетов городских округов</w:t>
            </w:r>
            <w:r w:rsidRPr="00B35AA9">
              <w:rPr>
                <w:vertAlign w:val="superscript"/>
              </w:rPr>
              <w:t>1</w:t>
            </w:r>
          </w:p>
        </w:tc>
      </w:tr>
      <w:tr w:rsidR="00B35AA9" w:rsidTr="00B35AA9">
        <w:trPr>
          <w:cantSplit/>
        </w:trPr>
        <w:tc>
          <w:tcPr>
            <w:tcW w:w="1396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>123</w:t>
            </w:r>
          </w:p>
        </w:tc>
        <w:tc>
          <w:tcPr>
            <w:tcW w:w="2945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 xml:space="preserve">1 13 02994 04 0000 130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B35AA9" w:rsidRDefault="00B35AA9" w:rsidP="008A76A5">
            <w:r>
              <w:t>Прочие доходы от компенсации затрат бюджетов городских округов</w:t>
            </w:r>
            <w:r w:rsidRPr="00B35AA9">
              <w:rPr>
                <w:vertAlign w:val="superscript"/>
              </w:rPr>
              <w:t>1</w:t>
            </w:r>
          </w:p>
        </w:tc>
      </w:tr>
      <w:tr w:rsidR="00B35AA9" w:rsidTr="00B35AA9">
        <w:trPr>
          <w:cantSplit/>
        </w:trPr>
        <w:tc>
          <w:tcPr>
            <w:tcW w:w="1396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>123</w:t>
            </w:r>
          </w:p>
        </w:tc>
        <w:tc>
          <w:tcPr>
            <w:tcW w:w="2945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 xml:space="preserve">1 16 07010 04 0000 140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B35AA9" w:rsidRDefault="00B35AA9" w:rsidP="008A76A5">
            <w: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 казенным учреждением городского округа</w:t>
            </w:r>
          </w:p>
        </w:tc>
      </w:tr>
      <w:tr w:rsidR="00B35AA9" w:rsidTr="00B35AA9">
        <w:trPr>
          <w:cantSplit/>
        </w:trPr>
        <w:tc>
          <w:tcPr>
            <w:tcW w:w="1396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>123</w:t>
            </w:r>
          </w:p>
        </w:tc>
        <w:tc>
          <w:tcPr>
            <w:tcW w:w="2945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 xml:space="preserve">1 16 07090 04 0000 140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B35AA9" w:rsidRDefault="00B35AA9" w:rsidP="008A76A5">
            <w: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</w:tr>
      <w:tr w:rsidR="00B35AA9" w:rsidTr="00B35AA9">
        <w:trPr>
          <w:cantSplit/>
        </w:trPr>
        <w:tc>
          <w:tcPr>
            <w:tcW w:w="1396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>123</w:t>
            </w:r>
          </w:p>
        </w:tc>
        <w:tc>
          <w:tcPr>
            <w:tcW w:w="2945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 xml:space="preserve">1 16 10123 01 0000 140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B35AA9" w:rsidRDefault="00B35AA9" w:rsidP="008A76A5"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  <w:r w:rsidRPr="00B35AA9">
              <w:rPr>
                <w:vertAlign w:val="superscript"/>
              </w:rPr>
              <w:t>1</w:t>
            </w:r>
          </w:p>
        </w:tc>
      </w:tr>
      <w:tr w:rsidR="00B35AA9" w:rsidTr="00B35AA9">
        <w:trPr>
          <w:cantSplit/>
        </w:trPr>
        <w:tc>
          <w:tcPr>
            <w:tcW w:w="1396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>123</w:t>
            </w:r>
          </w:p>
        </w:tc>
        <w:tc>
          <w:tcPr>
            <w:tcW w:w="2945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 xml:space="preserve">1 17 01040 04 0000 180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B35AA9" w:rsidRDefault="00B35AA9" w:rsidP="008A76A5">
            <w:r>
              <w:t>Невыясненные поступления, зачисляемые в бюджеты городских округов</w:t>
            </w:r>
          </w:p>
        </w:tc>
      </w:tr>
      <w:tr w:rsidR="00B35AA9" w:rsidTr="00B35AA9">
        <w:trPr>
          <w:cantSplit/>
        </w:trPr>
        <w:tc>
          <w:tcPr>
            <w:tcW w:w="1396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>123</w:t>
            </w:r>
          </w:p>
        </w:tc>
        <w:tc>
          <w:tcPr>
            <w:tcW w:w="2945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 xml:space="preserve">1 17 05040 04 0000 180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B35AA9" w:rsidRDefault="00B35AA9" w:rsidP="008A76A5">
            <w:r>
              <w:t>Прочие неналоговые доходы бюджетов городских округов</w:t>
            </w:r>
          </w:p>
        </w:tc>
      </w:tr>
      <w:tr w:rsidR="00B35AA9" w:rsidTr="00B35AA9">
        <w:trPr>
          <w:cantSplit/>
        </w:trPr>
        <w:tc>
          <w:tcPr>
            <w:tcW w:w="1396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>124</w:t>
            </w:r>
          </w:p>
        </w:tc>
        <w:tc>
          <w:tcPr>
            <w:tcW w:w="2945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 xml:space="preserve">     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>КОНТРОЛЬНО-СЧЕТНАЯ ПАЛАТА МУНИЦИПАЛЬНОГО ОБРАЗОВАНИЯ «ГОРОД САРАТОВ»</w:t>
            </w:r>
          </w:p>
        </w:tc>
      </w:tr>
      <w:tr w:rsidR="00B35AA9" w:rsidTr="00B35AA9">
        <w:trPr>
          <w:cantSplit/>
        </w:trPr>
        <w:tc>
          <w:tcPr>
            <w:tcW w:w="1396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>124</w:t>
            </w:r>
          </w:p>
        </w:tc>
        <w:tc>
          <w:tcPr>
            <w:tcW w:w="2945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 xml:space="preserve">1 13 01994 04 0000 130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B35AA9" w:rsidRDefault="00B35AA9" w:rsidP="008A76A5">
            <w:r>
              <w:t>Прочие доходы от оказания платных услуг (работ) получателями средств бюджетов городских округов</w:t>
            </w:r>
            <w:r w:rsidRPr="00B35AA9">
              <w:rPr>
                <w:vertAlign w:val="superscript"/>
              </w:rPr>
              <w:t>1</w:t>
            </w:r>
          </w:p>
        </w:tc>
      </w:tr>
      <w:tr w:rsidR="00B35AA9" w:rsidTr="00B35AA9">
        <w:trPr>
          <w:cantSplit/>
        </w:trPr>
        <w:tc>
          <w:tcPr>
            <w:tcW w:w="1396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>124</w:t>
            </w:r>
          </w:p>
        </w:tc>
        <w:tc>
          <w:tcPr>
            <w:tcW w:w="2945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 xml:space="preserve">1 13 02994 04 0000 130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B35AA9" w:rsidRDefault="00B35AA9" w:rsidP="008A76A5">
            <w:r>
              <w:t>Прочие доходы от компенсации затрат бюджетов городских округов</w:t>
            </w:r>
            <w:r w:rsidRPr="00B35AA9">
              <w:rPr>
                <w:vertAlign w:val="superscript"/>
              </w:rPr>
              <w:t>1</w:t>
            </w:r>
          </w:p>
        </w:tc>
      </w:tr>
      <w:tr w:rsidR="00B35AA9" w:rsidTr="00B35AA9">
        <w:trPr>
          <w:cantSplit/>
        </w:trPr>
        <w:tc>
          <w:tcPr>
            <w:tcW w:w="1396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lastRenderedPageBreak/>
              <w:t>124</w:t>
            </w:r>
          </w:p>
        </w:tc>
        <w:tc>
          <w:tcPr>
            <w:tcW w:w="2945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 xml:space="preserve">1 16 01154 01 0000 140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B35AA9" w:rsidRDefault="00B35AA9" w:rsidP="008A76A5">
            <w: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выявленные должностными лицами органов муниципального контроля</w:t>
            </w:r>
          </w:p>
        </w:tc>
      </w:tr>
      <w:tr w:rsidR="00B35AA9" w:rsidTr="00B35AA9">
        <w:trPr>
          <w:cantSplit/>
        </w:trPr>
        <w:tc>
          <w:tcPr>
            <w:tcW w:w="1396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>124</w:t>
            </w:r>
          </w:p>
        </w:tc>
        <w:tc>
          <w:tcPr>
            <w:tcW w:w="2945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 xml:space="preserve">1 16 01157 01 0000 140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B35AA9" w:rsidRDefault="00B35AA9" w:rsidP="008A76A5">
            <w: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связанные с нецелевым использованием бюджетных средств, невозвратом либо несвоевременным возвратом бюджетного кредита, неперечислением либо несвоевременным перечислением платы за пользование бюджетным кредитом, нарушением условий предоставления бюджетного кредита, нарушением порядка и (или) условий предоставления (расходования) межбюджетных трансфертов, нарушением условий предоставления бюджетных инвестиций, субсидий юридическим лицам, индивидуальным предпринимателям и физическим лицам, подлежащие зачислению в бюджет муниципального образования</w:t>
            </w:r>
          </w:p>
        </w:tc>
      </w:tr>
      <w:tr w:rsidR="00B35AA9" w:rsidTr="00B35AA9">
        <w:trPr>
          <w:cantSplit/>
        </w:trPr>
        <w:tc>
          <w:tcPr>
            <w:tcW w:w="1396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>124</w:t>
            </w:r>
          </w:p>
        </w:tc>
        <w:tc>
          <w:tcPr>
            <w:tcW w:w="2945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 xml:space="preserve">1 16 01194 01 0000 140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B35AA9" w:rsidRDefault="00B35AA9" w:rsidP="008A76A5">
            <w: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выявленные должностными лицами органов муниципального контроля</w:t>
            </w:r>
          </w:p>
        </w:tc>
      </w:tr>
      <w:tr w:rsidR="00B35AA9" w:rsidTr="00B35AA9">
        <w:trPr>
          <w:cantSplit/>
        </w:trPr>
        <w:tc>
          <w:tcPr>
            <w:tcW w:w="1396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>124</w:t>
            </w:r>
          </w:p>
        </w:tc>
        <w:tc>
          <w:tcPr>
            <w:tcW w:w="2945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 xml:space="preserve">1 16 07000 01 0000 140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B35AA9" w:rsidRDefault="00B35AA9" w:rsidP="008A76A5">
            <w:r>
              <w:t>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органом управления государственным внебюджетным фондом, казенным учреждением, Центральным банком Российской Федерации, иной организацией, действующей от имени Российской Федерации</w:t>
            </w:r>
          </w:p>
        </w:tc>
      </w:tr>
      <w:tr w:rsidR="00B35AA9" w:rsidTr="00B35AA9">
        <w:trPr>
          <w:cantSplit/>
        </w:trPr>
        <w:tc>
          <w:tcPr>
            <w:tcW w:w="1396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>124</w:t>
            </w:r>
          </w:p>
        </w:tc>
        <w:tc>
          <w:tcPr>
            <w:tcW w:w="2945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 xml:space="preserve">1 16 07010 04 0000 140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B35AA9" w:rsidRDefault="00B35AA9" w:rsidP="008A76A5">
            <w: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 казенным учреждением городского округа</w:t>
            </w:r>
          </w:p>
        </w:tc>
      </w:tr>
      <w:tr w:rsidR="00B35AA9" w:rsidTr="00B35AA9">
        <w:trPr>
          <w:cantSplit/>
        </w:trPr>
        <w:tc>
          <w:tcPr>
            <w:tcW w:w="1396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>124</w:t>
            </w:r>
          </w:p>
        </w:tc>
        <w:tc>
          <w:tcPr>
            <w:tcW w:w="2945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 xml:space="preserve">1 16 07090 04 0000 140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B35AA9" w:rsidRDefault="00B35AA9" w:rsidP="008A76A5">
            <w: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</w:tr>
      <w:tr w:rsidR="00B35AA9" w:rsidTr="00B35AA9">
        <w:trPr>
          <w:cantSplit/>
        </w:trPr>
        <w:tc>
          <w:tcPr>
            <w:tcW w:w="1396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>124</w:t>
            </w:r>
          </w:p>
        </w:tc>
        <w:tc>
          <w:tcPr>
            <w:tcW w:w="2945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 xml:space="preserve">1 16 10031 04 0000 140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B35AA9" w:rsidRDefault="00B35AA9" w:rsidP="008A76A5">
            <w: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B35AA9" w:rsidTr="00B35AA9">
        <w:trPr>
          <w:cantSplit/>
        </w:trPr>
        <w:tc>
          <w:tcPr>
            <w:tcW w:w="1396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lastRenderedPageBreak/>
              <w:t>124</w:t>
            </w:r>
          </w:p>
        </w:tc>
        <w:tc>
          <w:tcPr>
            <w:tcW w:w="2945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 xml:space="preserve">1 16 10061 04 0000 140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B35AA9" w:rsidRDefault="00B35AA9" w:rsidP="008A76A5">
            <w: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B35AA9" w:rsidTr="00B35AA9">
        <w:trPr>
          <w:cantSplit/>
        </w:trPr>
        <w:tc>
          <w:tcPr>
            <w:tcW w:w="1396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>124</w:t>
            </w:r>
          </w:p>
        </w:tc>
        <w:tc>
          <w:tcPr>
            <w:tcW w:w="2945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 xml:space="preserve">1 16 10081 04 0000 140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B35AA9" w:rsidRDefault="00B35AA9" w:rsidP="008A76A5">
            <w:r>
              <w:t>Платежи в целях возмещения ущерба при расторжении муниципального контракта, заключенного с муниципальным органом городского округа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B35AA9" w:rsidTr="00B35AA9">
        <w:trPr>
          <w:cantSplit/>
        </w:trPr>
        <w:tc>
          <w:tcPr>
            <w:tcW w:w="1396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>124</w:t>
            </w:r>
          </w:p>
        </w:tc>
        <w:tc>
          <w:tcPr>
            <w:tcW w:w="2945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 xml:space="preserve">1 16 10123 01 0000 140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B35AA9" w:rsidRDefault="00B35AA9" w:rsidP="008A76A5"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  <w:r w:rsidRPr="00B35AA9">
              <w:rPr>
                <w:vertAlign w:val="superscript"/>
              </w:rPr>
              <w:t>1</w:t>
            </w:r>
          </w:p>
        </w:tc>
      </w:tr>
      <w:tr w:rsidR="00B35AA9" w:rsidTr="00B35AA9">
        <w:trPr>
          <w:cantSplit/>
        </w:trPr>
        <w:tc>
          <w:tcPr>
            <w:tcW w:w="1396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>124</w:t>
            </w:r>
          </w:p>
        </w:tc>
        <w:tc>
          <w:tcPr>
            <w:tcW w:w="2945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 xml:space="preserve">1 17 01040 04 0000 180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B35AA9" w:rsidRDefault="00B35AA9" w:rsidP="008A76A5">
            <w:r>
              <w:t>Невыясненные поступления, зачисляемые в бюджеты городских округов</w:t>
            </w:r>
          </w:p>
        </w:tc>
      </w:tr>
      <w:tr w:rsidR="00B35AA9" w:rsidTr="00B35AA9">
        <w:trPr>
          <w:cantSplit/>
        </w:trPr>
        <w:tc>
          <w:tcPr>
            <w:tcW w:w="1396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>124</w:t>
            </w:r>
          </w:p>
        </w:tc>
        <w:tc>
          <w:tcPr>
            <w:tcW w:w="2945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 xml:space="preserve">1 17 05040 04 0000 180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B35AA9" w:rsidRDefault="00B35AA9" w:rsidP="008A76A5">
            <w:r>
              <w:t>Прочие неналоговые доходы бюджетов городских округов</w:t>
            </w:r>
          </w:p>
        </w:tc>
      </w:tr>
      <w:tr w:rsidR="00B35AA9" w:rsidTr="00B35AA9">
        <w:trPr>
          <w:cantSplit/>
        </w:trPr>
        <w:tc>
          <w:tcPr>
            <w:tcW w:w="1396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>125</w:t>
            </w:r>
          </w:p>
        </w:tc>
        <w:tc>
          <w:tcPr>
            <w:tcW w:w="2945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 xml:space="preserve">     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>УПРАВЛЕНИЕ ЗАЩИТЫ НАСЕЛЕНИЯ И ТЕРРИТОРИЙ ГОРОДА ОТ ЧРЕЗВЫЧАЙНЫХ СИТУАЦИЙ АДМИНИСТРАЦИИ МУНИЦИПАЛЬНОГО ОБРАЗОВАНИЯ «ГОРОД САРАТОВ»</w:t>
            </w:r>
          </w:p>
        </w:tc>
      </w:tr>
      <w:tr w:rsidR="00B35AA9" w:rsidTr="00B35AA9">
        <w:trPr>
          <w:cantSplit/>
        </w:trPr>
        <w:tc>
          <w:tcPr>
            <w:tcW w:w="1396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>125</w:t>
            </w:r>
          </w:p>
        </w:tc>
        <w:tc>
          <w:tcPr>
            <w:tcW w:w="2945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 xml:space="preserve">1 13 01994 04 0000 130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B35AA9" w:rsidRDefault="00B35AA9" w:rsidP="008A76A5">
            <w:r>
              <w:t>Прочие доходы от оказания платных услуг (работ) получателями средств бюджетов городских округов</w:t>
            </w:r>
            <w:r w:rsidRPr="00B35AA9">
              <w:rPr>
                <w:vertAlign w:val="superscript"/>
              </w:rPr>
              <w:t>1</w:t>
            </w:r>
          </w:p>
        </w:tc>
      </w:tr>
      <w:tr w:rsidR="00B35AA9" w:rsidTr="00B35AA9">
        <w:trPr>
          <w:cantSplit/>
        </w:trPr>
        <w:tc>
          <w:tcPr>
            <w:tcW w:w="1396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>125</w:t>
            </w:r>
          </w:p>
        </w:tc>
        <w:tc>
          <w:tcPr>
            <w:tcW w:w="2945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 xml:space="preserve">1 13 02994 04 0000 130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B35AA9" w:rsidRDefault="00B35AA9" w:rsidP="008A76A5">
            <w:r>
              <w:t>Прочие доходы от компенсации затрат бюджетов городских округов</w:t>
            </w:r>
            <w:r w:rsidRPr="00B35AA9">
              <w:rPr>
                <w:vertAlign w:val="superscript"/>
              </w:rPr>
              <w:t>1</w:t>
            </w:r>
          </w:p>
        </w:tc>
      </w:tr>
      <w:tr w:rsidR="00B35AA9" w:rsidTr="00B35AA9">
        <w:trPr>
          <w:cantSplit/>
        </w:trPr>
        <w:tc>
          <w:tcPr>
            <w:tcW w:w="1396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>125</w:t>
            </w:r>
          </w:p>
        </w:tc>
        <w:tc>
          <w:tcPr>
            <w:tcW w:w="2945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 xml:space="preserve">1 14 02042 04 0000 440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B35AA9" w:rsidRDefault="00B35AA9" w:rsidP="008A76A5">
            <w: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B35AA9" w:rsidTr="00B35AA9">
        <w:trPr>
          <w:cantSplit/>
        </w:trPr>
        <w:tc>
          <w:tcPr>
            <w:tcW w:w="1396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>125</w:t>
            </w:r>
          </w:p>
        </w:tc>
        <w:tc>
          <w:tcPr>
            <w:tcW w:w="2945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 xml:space="preserve">1 16 07010 04 0000 140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B35AA9" w:rsidRDefault="00B35AA9" w:rsidP="008A76A5">
            <w: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 казенным учреждением городского округа</w:t>
            </w:r>
          </w:p>
        </w:tc>
      </w:tr>
      <w:tr w:rsidR="00B35AA9" w:rsidTr="00B35AA9">
        <w:trPr>
          <w:cantSplit/>
        </w:trPr>
        <w:tc>
          <w:tcPr>
            <w:tcW w:w="1396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>125</w:t>
            </w:r>
          </w:p>
        </w:tc>
        <w:tc>
          <w:tcPr>
            <w:tcW w:w="2945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 xml:space="preserve">1 16 07090 04 0000 140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B35AA9" w:rsidRDefault="00B35AA9" w:rsidP="008A76A5">
            <w: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</w:tr>
      <w:tr w:rsidR="00B35AA9" w:rsidTr="00B35AA9">
        <w:trPr>
          <w:cantSplit/>
        </w:trPr>
        <w:tc>
          <w:tcPr>
            <w:tcW w:w="1396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>125</w:t>
            </w:r>
          </w:p>
        </w:tc>
        <w:tc>
          <w:tcPr>
            <w:tcW w:w="2945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 xml:space="preserve">1 16 10031 04 0000 140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B35AA9" w:rsidRDefault="00B35AA9" w:rsidP="008A76A5">
            <w: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B35AA9" w:rsidTr="00B35AA9">
        <w:trPr>
          <w:cantSplit/>
        </w:trPr>
        <w:tc>
          <w:tcPr>
            <w:tcW w:w="1396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lastRenderedPageBreak/>
              <w:t>125</w:t>
            </w:r>
          </w:p>
        </w:tc>
        <w:tc>
          <w:tcPr>
            <w:tcW w:w="2945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 xml:space="preserve">1 16 10061 04 0000 140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B35AA9" w:rsidRDefault="00B35AA9" w:rsidP="008A76A5">
            <w: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B35AA9" w:rsidTr="00B35AA9">
        <w:trPr>
          <w:cantSplit/>
        </w:trPr>
        <w:tc>
          <w:tcPr>
            <w:tcW w:w="1396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>125</w:t>
            </w:r>
          </w:p>
        </w:tc>
        <w:tc>
          <w:tcPr>
            <w:tcW w:w="2945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 xml:space="preserve">1 16 10081 04 0000 140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B35AA9" w:rsidRDefault="00B35AA9" w:rsidP="008A76A5">
            <w:r>
              <w:t>Платежи в целях возмещения ущерба при расторжении муниципального контракта, заключенного с муниципальным органом городского округа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B35AA9" w:rsidTr="00B35AA9">
        <w:trPr>
          <w:cantSplit/>
        </w:trPr>
        <w:tc>
          <w:tcPr>
            <w:tcW w:w="1396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>125</w:t>
            </w:r>
          </w:p>
        </w:tc>
        <w:tc>
          <w:tcPr>
            <w:tcW w:w="2945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 xml:space="preserve">1 16 10123 01 0000 140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B35AA9" w:rsidRDefault="00B35AA9" w:rsidP="008A76A5"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  <w:r w:rsidRPr="00B35AA9">
              <w:rPr>
                <w:vertAlign w:val="superscript"/>
              </w:rPr>
              <w:t>1</w:t>
            </w:r>
          </w:p>
        </w:tc>
      </w:tr>
      <w:tr w:rsidR="00B35AA9" w:rsidTr="00B35AA9">
        <w:trPr>
          <w:cantSplit/>
        </w:trPr>
        <w:tc>
          <w:tcPr>
            <w:tcW w:w="1396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>125</w:t>
            </w:r>
          </w:p>
        </w:tc>
        <w:tc>
          <w:tcPr>
            <w:tcW w:w="2945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 xml:space="preserve">1 17 01040 04 0000 180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B35AA9" w:rsidRDefault="00B35AA9" w:rsidP="008A76A5">
            <w:r>
              <w:t>Невыясненные поступления, зачисляемые в бюджеты городских округов</w:t>
            </w:r>
          </w:p>
        </w:tc>
      </w:tr>
      <w:tr w:rsidR="00B35AA9" w:rsidTr="00B35AA9">
        <w:trPr>
          <w:cantSplit/>
        </w:trPr>
        <w:tc>
          <w:tcPr>
            <w:tcW w:w="1396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>125</w:t>
            </w:r>
          </w:p>
        </w:tc>
        <w:tc>
          <w:tcPr>
            <w:tcW w:w="2945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 xml:space="preserve">1 17 05040 04 0000 180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B35AA9" w:rsidRDefault="00B35AA9" w:rsidP="008A76A5">
            <w:r>
              <w:t>Прочие неналоговые доходы бюджетов городских округов</w:t>
            </w:r>
          </w:p>
        </w:tc>
      </w:tr>
      <w:tr w:rsidR="00B35AA9" w:rsidTr="00B35AA9">
        <w:trPr>
          <w:cantSplit/>
        </w:trPr>
        <w:tc>
          <w:tcPr>
            <w:tcW w:w="1396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>146</w:t>
            </w:r>
          </w:p>
        </w:tc>
        <w:tc>
          <w:tcPr>
            <w:tcW w:w="2945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 xml:space="preserve">     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>КОМИТЕТ ПО ОБРАЗОВАНИЮ АДМИНИСТРАЦИИ МУНИЦИПАЛЬНОГО ОБРАЗОВАНИЯ «ГОРОД САРАТОВ»</w:t>
            </w:r>
          </w:p>
        </w:tc>
      </w:tr>
      <w:tr w:rsidR="00B35AA9" w:rsidTr="00B35AA9">
        <w:trPr>
          <w:cantSplit/>
        </w:trPr>
        <w:tc>
          <w:tcPr>
            <w:tcW w:w="1396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>146</w:t>
            </w:r>
          </w:p>
        </w:tc>
        <w:tc>
          <w:tcPr>
            <w:tcW w:w="2945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 xml:space="preserve">1 11 05034 04 0000 120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B35AA9" w:rsidRDefault="00B35AA9" w:rsidP="008A76A5">
            <w: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B35AA9" w:rsidTr="00B35AA9">
        <w:trPr>
          <w:cantSplit/>
        </w:trPr>
        <w:tc>
          <w:tcPr>
            <w:tcW w:w="1396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>146</w:t>
            </w:r>
          </w:p>
        </w:tc>
        <w:tc>
          <w:tcPr>
            <w:tcW w:w="2945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 xml:space="preserve">1 13 01994 04 0000 130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B35AA9" w:rsidRDefault="00B35AA9" w:rsidP="008A76A5">
            <w:r>
              <w:t>Прочие доходы от оказания платных услуг (работ) получателями средств бюджетов городских округов</w:t>
            </w:r>
            <w:r w:rsidRPr="00B35AA9">
              <w:rPr>
                <w:vertAlign w:val="superscript"/>
              </w:rPr>
              <w:t>1</w:t>
            </w:r>
          </w:p>
        </w:tc>
      </w:tr>
      <w:tr w:rsidR="00B35AA9" w:rsidTr="00B35AA9">
        <w:trPr>
          <w:cantSplit/>
        </w:trPr>
        <w:tc>
          <w:tcPr>
            <w:tcW w:w="1396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>146</w:t>
            </w:r>
          </w:p>
        </w:tc>
        <w:tc>
          <w:tcPr>
            <w:tcW w:w="2945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 xml:space="preserve">1 13 02064 04 0000 130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B35AA9" w:rsidRDefault="00B35AA9" w:rsidP="008A76A5">
            <w: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B35AA9" w:rsidTr="00B35AA9">
        <w:trPr>
          <w:cantSplit/>
        </w:trPr>
        <w:tc>
          <w:tcPr>
            <w:tcW w:w="1396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>146</w:t>
            </w:r>
          </w:p>
        </w:tc>
        <w:tc>
          <w:tcPr>
            <w:tcW w:w="2945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 xml:space="preserve">1 13 02994 04 0000 130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B35AA9" w:rsidRDefault="00B35AA9" w:rsidP="008A76A5">
            <w:r>
              <w:t>Прочие доходы от компенсации затрат бюджетов городских округов</w:t>
            </w:r>
            <w:r w:rsidRPr="00B35AA9">
              <w:rPr>
                <w:vertAlign w:val="superscript"/>
              </w:rPr>
              <w:t>1</w:t>
            </w:r>
          </w:p>
        </w:tc>
      </w:tr>
      <w:tr w:rsidR="00B35AA9" w:rsidTr="00B35AA9">
        <w:trPr>
          <w:cantSplit/>
        </w:trPr>
        <w:tc>
          <w:tcPr>
            <w:tcW w:w="1396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>146</w:t>
            </w:r>
          </w:p>
        </w:tc>
        <w:tc>
          <w:tcPr>
            <w:tcW w:w="2945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 xml:space="preserve">1 16 07010 04 0000 140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B35AA9" w:rsidRDefault="00B35AA9" w:rsidP="008A76A5">
            <w: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 казенным учреждением городского округа</w:t>
            </w:r>
          </w:p>
        </w:tc>
      </w:tr>
      <w:tr w:rsidR="00B35AA9" w:rsidTr="00B35AA9">
        <w:trPr>
          <w:cantSplit/>
        </w:trPr>
        <w:tc>
          <w:tcPr>
            <w:tcW w:w="1396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>146</w:t>
            </w:r>
          </w:p>
        </w:tc>
        <w:tc>
          <w:tcPr>
            <w:tcW w:w="2945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 xml:space="preserve">1 16 07090 04 0000 140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B35AA9" w:rsidRDefault="00B35AA9" w:rsidP="008A76A5">
            <w: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</w:tr>
      <w:tr w:rsidR="00B35AA9" w:rsidTr="00B35AA9">
        <w:trPr>
          <w:cantSplit/>
        </w:trPr>
        <w:tc>
          <w:tcPr>
            <w:tcW w:w="1396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>146</w:t>
            </w:r>
          </w:p>
        </w:tc>
        <w:tc>
          <w:tcPr>
            <w:tcW w:w="2945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 xml:space="preserve">1 16 10031 04 0000 140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B35AA9" w:rsidRDefault="00B35AA9" w:rsidP="008A76A5">
            <w: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B35AA9" w:rsidTr="00B35AA9">
        <w:trPr>
          <w:cantSplit/>
        </w:trPr>
        <w:tc>
          <w:tcPr>
            <w:tcW w:w="1396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lastRenderedPageBreak/>
              <w:t>146</w:t>
            </w:r>
          </w:p>
        </w:tc>
        <w:tc>
          <w:tcPr>
            <w:tcW w:w="2945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 xml:space="preserve">1 16 10061 04 0000 140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B35AA9" w:rsidRDefault="00B35AA9" w:rsidP="008A76A5">
            <w: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B35AA9" w:rsidTr="00B35AA9">
        <w:trPr>
          <w:cantSplit/>
        </w:trPr>
        <w:tc>
          <w:tcPr>
            <w:tcW w:w="1396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>146</w:t>
            </w:r>
          </w:p>
        </w:tc>
        <w:tc>
          <w:tcPr>
            <w:tcW w:w="2945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 xml:space="preserve">1 16 10123 01 0000 140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B35AA9" w:rsidRDefault="00B35AA9" w:rsidP="008A76A5"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  <w:r w:rsidRPr="00B35AA9">
              <w:rPr>
                <w:vertAlign w:val="superscript"/>
              </w:rPr>
              <w:t>1</w:t>
            </w:r>
          </w:p>
        </w:tc>
      </w:tr>
      <w:tr w:rsidR="00B35AA9" w:rsidTr="00B35AA9">
        <w:trPr>
          <w:cantSplit/>
        </w:trPr>
        <w:tc>
          <w:tcPr>
            <w:tcW w:w="1396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>146</w:t>
            </w:r>
          </w:p>
        </w:tc>
        <w:tc>
          <w:tcPr>
            <w:tcW w:w="2945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 xml:space="preserve">1 17 01040 04 0000 180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B35AA9" w:rsidRDefault="00B35AA9" w:rsidP="008A76A5">
            <w:r>
              <w:t>Невыясненные поступления, зачисляемые в бюджеты городских округов</w:t>
            </w:r>
          </w:p>
        </w:tc>
      </w:tr>
      <w:tr w:rsidR="00B35AA9" w:rsidTr="00B35AA9">
        <w:trPr>
          <w:cantSplit/>
        </w:trPr>
        <w:tc>
          <w:tcPr>
            <w:tcW w:w="1396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>146</w:t>
            </w:r>
          </w:p>
        </w:tc>
        <w:tc>
          <w:tcPr>
            <w:tcW w:w="2945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 xml:space="preserve">1 17 05040 04 0000 180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B35AA9" w:rsidRDefault="00B35AA9" w:rsidP="008A76A5">
            <w:r>
              <w:t>Прочие неналоговые доходы бюджетов городских округов</w:t>
            </w:r>
          </w:p>
        </w:tc>
      </w:tr>
      <w:tr w:rsidR="00B35AA9" w:rsidTr="00B35AA9">
        <w:trPr>
          <w:cantSplit/>
        </w:trPr>
        <w:tc>
          <w:tcPr>
            <w:tcW w:w="1396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>146</w:t>
            </w:r>
          </w:p>
        </w:tc>
        <w:tc>
          <w:tcPr>
            <w:tcW w:w="2945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 xml:space="preserve">2 02 00000 00 0000 000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B35AA9" w:rsidRDefault="00B35AA9" w:rsidP="008A76A5">
            <w:r>
              <w:t>Безвозмездные поступления от других бюджетов бюджетной системы Российской Федерации</w:t>
            </w:r>
            <w:r w:rsidRPr="00B35AA9">
              <w:rPr>
                <w:vertAlign w:val="superscript"/>
              </w:rPr>
              <w:t>2</w:t>
            </w:r>
          </w:p>
        </w:tc>
      </w:tr>
      <w:tr w:rsidR="00B35AA9" w:rsidTr="00B35AA9">
        <w:trPr>
          <w:cantSplit/>
        </w:trPr>
        <w:tc>
          <w:tcPr>
            <w:tcW w:w="1396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>146</w:t>
            </w:r>
          </w:p>
        </w:tc>
        <w:tc>
          <w:tcPr>
            <w:tcW w:w="2945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 xml:space="preserve">2 18 04000 04 0000 150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B35AA9" w:rsidRDefault="00B35AA9" w:rsidP="008A76A5">
            <w:r>
              <w:t>Доходы бюджетов городских округов от возврата организациями остатков субсидий прошлых лет</w:t>
            </w:r>
          </w:p>
        </w:tc>
      </w:tr>
      <w:tr w:rsidR="00B35AA9" w:rsidTr="00B35AA9">
        <w:trPr>
          <w:cantSplit/>
        </w:trPr>
        <w:tc>
          <w:tcPr>
            <w:tcW w:w="1396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>146</w:t>
            </w:r>
          </w:p>
        </w:tc>
        <w:tc>
          <w:tcPr>
            <w:tcW w:w="2945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 xml:space="preserve">2 19 00000 04 0000 150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B35AA9" w:rsidRDefault="00B35AA9" w:rsidP="008A76A5">
            <w: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  <w:r w:rsidRPr="00B35AA9">
              <w:rPr>
                <w:vertAlign w:val="superscript"/>
              </w:rPr>
              <w:t>3</w:t>
            </w:r>
          </w:p>
        </w:tc>
      </w:tr>
      <w:tr w:rsidR="00B35AA9" w:rsidTr="00B35AA9">
        <w:trPr>
          <w:cantSplit/>
        </w:trPr>
        <w:tc>
          <w:tcPr>
            <w:tcW w:w="1396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>147</w:t>
            </w:r>
          </w:p>
        </w:tc>
        <w:tc>
          <w:tcPr>
            <w:tcW w:w="2945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 xml:space="preserve">     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>КОМИТЕТ ДОРОЖНОГО ХОЗЯЙСТВА, БЛАГОУСТРОЙСТВА И ТРАНСПОРТА АДМИНИСТРАЦИИ МУНИЦИПАЛЬНОГО ОБРАЗОВАНИЯ «ГОРОД САРАТОВ»</w:t>
            </w:r>
          </w:p>
        </w:tc>
      </w:tr>
      <w:tr w:rsidR="00B35AA9" w:rsidTr="00B35AA9">
        <w:trPr>
          <w:cantSplit/>
        </w:trPr>
        <w:tc>
          <w:tcPr>
            <w:tcW w:w="1396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>147</w:t>
            </w:r>
          </w:p>
        </w:tc>
        <w:tc>
          <w:tcPr>
            <w:tcW w:w="2945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 xml:space="preserve">1 08 07173 01 0000 110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B35AA9" w:rsidRDefault="00B35AA9" w:rsidP="008A76A5">
            <w:r>
              <w:t>Государственная пошлина за выдачу органом местного самоуправления городского округа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городских округов.</w:t>
            </w:r>
          </w:p>
        </w:tc>
      </w:tr>
      <w:tr w:rsidR="00B35AA9" w:rsidTr="00B35AA9">
        <w:trPr>
          <w:cantSplit/>
        </w:trPr>
        <w:tc>
          <w:tcPr>
            <w:tcW w:w="1396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>147</w:t>
            </w:r>
          </w:p>
        </w:tc>
        <w:tc>
          <w:tcPr>
            <w:tcW w:w="2945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 xml:space="preserve">1 11 05034 04 0000 120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B35AA9" w:rsidRDefault="00B35AA9" w:rsidP="008A76A5">
            <w: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B35AA9" w:rsidTr="00B35AA9">
        <w:trPr>
          <w:cantSplit/>
        </w:trPr>
        <w:tc>
          <w:tcPr>
            <w:tcW w:w="1396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>147</w:t>
            </w:r>
          </w:p>
        </w:tc>
        <w:tc>
          <w:tcPr>
            <w:tcW w:w="2945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 xml:space="preserve">1 13 01994 04 0000 130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B35AA9" w:rsidRDefault="00B35AA9" w:rsidP="008A76A5">
            <w:r>
              <w:t>Прочие доходы от оказания платных услуг (работ) получателями средств бюджетов городских округов</w:t>
            </w:r>
            <w:r w:rsidRPr="00B35AA9">
              <w:rPr>
                <w:vertAlign w:val="superscript"/>
              </w:rPr>
              <w:t>1</w:t>
            </w:r>
          </w:p>
        </w:tc>
      </w:tr>
      <w:tr w:rsidR="00B35AA9" w:rsidTr="00B35AA9">
        <w:trPr>
          <w:cantSplit/>
        </w:trPr>
        <w:tc>
          <w:tcPr>
            <w:tcW w:w="1396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>147</w:t>
            </w:r>
          </w:p>
        </w:tc>
        <w:tc>
          <w:tcPr>
            <w:tcW w:w="2945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 xml:space="preserve">1 13 02064 04 0000 130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B35AA9" w:rsidRDefault="00B35AA9" w:rsidP="008A76A5">
            <w: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B35AA9" w:rsidTr="00B35AA9">
        <w:trPr>
          <w:cantSplit/>
        </w:trPr>
        <w:tc>
          <w:tcPr>
            <w:tcW w:w="1396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>147</w:t>
            </w:r>
          </w:p>
        </w:tc>
        <w:tc>
          <w:tcPr>
            <w:tcW w:w="2945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 xml:space="preserve">1 13 02994 04 0000 130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B35AA9" w:rsidRDefault="00B35AA9" w:rsidP="008A76A5">
            <w:r>
              <w:t>Прочие доходы от компенсации затрат бюджетов городских округов</w:t>
            </w:r>
            <w:r w:rsidRPr="00B35AA9">
              <w:rPr>
                <w:vertAlign w:val="superscript"/>
              </w:rPr>
              <w:t>1</w:t>
            </w:r>
          </w:p>
        </w:tc>
      </w:tr>
      <w:tr w:rsidR="00B35AA9" w:rsidTr="00B35AA9">
        <w:trPr>
          <w:cantSplit/>
        </w:trPr>
        <w:tc>
          <w:tcPr>
            <w:tcW w:w="1396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>147</w:t>
            </w:r>
          </w:p>
        </w:tc>
        <w:tc>
          <w:tcPr>
            <w:tcW w:w="2945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 xml:space="preserve">1 14 02042 04 0000 410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B35AA9" w:rsidRDefault="00B35AA9" w:rsidP="008A76A5">
            <w: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B35AA9" w:rsidTr="00B35AA9">
        <w:trPr>
          <w:cantSplit/>
        </w:trPr>
        <w:tc>
          <w:tcPr>
            <w:tcW w:w="1396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lastRenderedPageBreak/>
              <w:t>147</w:t>
            </w:r>
          </w:p>
        </w:tc>
        <w:tc>
          <w:tcPr>
            <w:tcW w:w="2945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 xml:space="preserve">1 14 02042 04 0000 440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B35AA9" w:rsidRDefault="00B35AA9" w:rsidP="008A76A5">
            <w: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B35AA9" w:rsidTr="00B35AA9">
        <w:trPr>
          <w:cantSplit/>
        </w:trPr>
        <w:tc>
          <w:tcPr>
            <w:tcW w:w="1396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>147</w:t>
            </w:r>
          </w:p>
        </w:tc>
        <w:tc>
          <w:tcPr>
            <w:tcW w:w="2945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 xml:space="preserve">1 16 07010 04 0000 140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B35AA9" w:rsidRDefault="00B35AA9" w:rsidP="008A76A5">
            <w: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 казенным учреждением городского округа</w:t>
            </w:r>
          </w:p>
        </w:tc>
      </w:tr>
      <w:tr w:rsidR="00B35AA9" w:rsidTr="00B35AA9">
        <w:trPr>
          <w:cantSplit/>
        </w:trPr>
        <w:tc>
          <w:tcPr>
            <w:tcW w:w="1396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>147</w:t>
            </w:r>
          </w:p>
        </w:tc>
        <w:tc>
          <w:tcPr>
            <w:tcW w:w="2945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 xml:space="preserve">1 16 07090 04 0000 140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B35AA9" w:rsidRDefault="00B35AA9" w:rsidP="008A76A5">
            <w: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</w:tr>
      <w:tr w:rsidR="00B35AA9" w:rsidTr="00B35AA9">
        <w:trPr>
          <w:cantSplit/>
        </w:trPr>
        <w:tc>
          <w:tcPr>
            <w:tcW w:w="1396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>147</w:t>
            </w:r>
          </w:p>
        </w:tc>
        <w:tc>
          <w:tcPr>
            <w:tcW w:w="2945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 xml:space="preserve">1 16 10031 04 0000 140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B35AA9" w:rsidRDefault="00B35AA9" w:rsidP="008A76A5">
            <w: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B35AA9" w:rsidTr="00B35AA9">
        <w:trPr>
          <w:cantSplit/>
        </w:trPr>
        <w:tc>
          <w:tcPr>
            <w:tcW w:w="1396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>147</w:t>
            </w:r>
          </w:p>
        </w:tc>
        <w:tc>
          <w:tcPr>
            <w:tcW w:w="2945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 xml:space="preserve">1 16 10032 04 0000 140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B35AA9" w:rsidRDefault="00B35AA9" w:rsidP="008A76A5">
            <w:r>
              <w:t>Прочее возмещение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</w:tr>
      <w:tr w:rsidR="00B35AA9" w:rsidTr="00B35AA9">
        <w:trPr>
          <w:cantSplit/>
        </w:trPr>
        <w:tc>
          <w:tcPr>
            <w:tcW w:w="1396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>147</w:t>
            </w:r>
          </w:p>
        </w:tc>
        <w:tc>
          <w:tcPr>
            <w:tcW w:w="2945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 xml:space="preserve">1 16 10061 04 0000 140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B35AA9" w:rsidRDefault="00B35AA9" w:rsidP="008A76A5">
            <w: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B35AA9" w:rsidTr="00B35AA9">
        <w:trPr>
          <w:cantSplit/>
        </w:trPr>
        <w:tc>
          <w:tcPr>
            <w:tcW w:w="1396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>147</w:t>
            </w:r>
          </w:p>
        </w:tc>
        <w:tc>
          <w:tcPr>
            <w:tcW w:w="2945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 xml:space="preserve">1 16 10081 04 0000 140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B35AA9" w:rsidRDefault="00B35AA9" w:rsidP="008A76A5">
            <w:r>
              <w:t>Платежи в целях возмещения ущерба при расторжении муниципального контракта, заключенного с муниципальным органом городского округа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B35AA9" w:rsidTr="00B35AA9">
        <w:trPr>
          <w:cantSplit/>
        </w:trPr>
        <w:tc>
          <w:tcPr>
            <w:tcW w:w="1396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>147</w:t>
            </w:r>
          </w:p>
        </w:tc>
        <w:tc>
          <w:tcPr>
            <w:tcW w:w="2945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 xml:space="preserve">1 16 10082 04 0000 140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B35AA9" w:rsidRDefault="00B35AA9" w:rsidP="008A76A5">
            <w:r>
              <w:t>Платежи в целях возмещения ущерба при расторжении муниципального контракта, финансируемого за счет средств муниципального дорожного фонда городского округа, в связи с односторонним отказом исполнителя (подрядчика) от его исполнения</w:t>
            </w:r>
          </w:p>
        </w:tc>
      </w:tr>
      <w:tr w:rsidR="00B35AA9" w:rsidTr="00B35AA9">
        <w:trPr>
          <w:cantSplit/>
        </w:trPr>
        <w:tc>
          <w:tcPr>
            <w:tcW w:w="1396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>147</w:t>
            </w:r>
          </w:p>
        </w:tc>
        <w:tc>
          <w:tcPr>
            <w:tcW w:w="2945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 xml:space="preserve">1 16 10123 01 0000 140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B35AA9" w:rsidRDefault="00B35AA9" w:rsidP="008A76A5"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  <w:r w:rsidRPr="00B35AA9">
              <w:rPr>
                <w:vertAlign w:val="superscript"/>
              </w:rPr>
              <w:t>1</w:t>
            </w:r>
          </w:p>
        </w:tc>
      </w:tr>
      <w:tr w:rsidR="00B35AA9" w:rsidTr="00B35AA9">
        <w:trPr>
          <w:cantSplit/>
        </w:trPr>
        <w:tc>
          <w:tcPr>
            <w:tcW w:w="1396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lastRenderedPageBreak/>
              <w:t>147</w:t>
            </w:r>
          </w:p>
        </w:tc>
        <w:tc>
          <w:tcPr>
            <w:tcW w:w="2945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 xml:space="preserve">1 16 11064 01 0000 140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B35AA9" w:rsidRDefault="00B35AA9" w:rsidP="008A76A5">
            <w:r>
              <w:t>Платежи, уплачиваемые в целях возмещения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</w:t>
            </w:r>
          </w:p>
        </w:tc>
      </w:tr>
      <w:tr w:rsidR="00B35AA9" w:rsidTr="00B35AA9">
        <w:trPr>
          <w:cantSplit/>
        </w:trPr>
        <w:tc>
          <w:tcPr>
            <w:tcW w:w="1396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>147</w:t>
            </w:r>
          </w:p>
        </w:tc>
        <w:tc>
          <w:tcPr>
            <w:tcW w:w="2945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 xml:space="preserve">1 17 01040 04 0000 180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B35AA9" w:rsidRDefault="00B35AA9" w:rsidP="008A76A5">
            <w:r>
              <w:t>Невыясненные поступления, зачисляемые в бюджеты городских округов</w:t>
            </w:r>
          </w:p>
        </w:tc>
      </w:tr>
      <w:tr w:rsidR="00B35AA9" w:rsidTr="00B35AA9">
        <w:trPr>
          <w:cantSplit/>
        </w:trPr>
        <w:tc>
          <w:tcPr>
            <w:tcW w:w="1396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>147</w:t>
            </w:r>
          </w:p>
        </w:tc>
        <w:tc>
          <w:tcPr>
            <w:tcW w:w="2945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 xml:space="preserve">1 17 05040 04 0000 180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B35AA9" w:rsidRDefault="00B35AA9" w:rsidP="008A76A5">
            <w:r>
              <w:t>Прочие неналоговые доходы бюджетов городских округов</w:t>
            </w:r>
          </w:p>
        </w:tc>
      </w:tr>
      <w:tr w:rsidR="00B35AA9" w:rsidTr="00B35AA9">
        <w:trPr>
          <w:cantSplit/>
        </w:trPr>
        <w:tc>
          <w:tcPr>
            <w:tcW w:w="1396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>147</w:t>
            </w:r>
          </w:p>
        </w:tc>
        <w:tc>
          <w:tcPr>
            <w:tcW w:w="2945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 xml:space="preserve">2 02 00000 00 0000 000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B35AA9" w:rsidRDefault="00B35AA9" w:rsidP="008A76A5">
            <w:r>
              <w:t>Безвозмездные поступления от других бюджетов бюджетной системы Российской Федерации</w:t>
            </w:r>
          </w:p>
        </w:tc>
      </w:tr>
      <w:tr w:rsidR="00B35AA9" w:rsidTr="00B35AA9">
        <w:trPr>
          <w:cantSplit/>
        </w:trPr>
        <w:tc>
          <w:tcPr>
            <w:tcW w:w="1396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>147</w:t>
            </w:r>
          </w:p>
        </w:tc>
        <w:tc>
          <w:tcPr>
            <w:tcW w:w="2945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 xml:space="preserve">2 18 04000 04 0000 150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B35AA9" w:rsidRDefault="00B35AA9" w:rsidP="008A76A5">
            <w:r>
              <w:t>Доходы бюджетов городских округов от возврата организациями остатков субсидий прошлых лет</w:t>
            </w:r>
            <w:r w:rsidRPr="00B35AA9">
              <w:rPr>
                <w:vertAlign w:val="superscript"/>
              </w:rPr>
              <w:t>3</w:t>
            </w:r>
          </w:p>
        </w:tc>
      </w:tr>
      <w:tr w:rsidR="00B35AA9" w:rsidTr="00B35AA9">
        <w:trPr>
          <w:cantSplit/>
        </w:trPr>
        <w:tc>
          <w:tcPr>
            <w:tcW w:w="1396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>147</w:t>
            </w:r>
          </w:p>
        </w:tc>
        <w:tc>
          <w:tcPr>
            <w:tcW w:w="2945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 xml:space="preserve">2 19 00000 04 0000 150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B35AA9" w:rsidRDefault="00B35AA9" w:rsidP="008A76A5">
            <w: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  <w:r w:rsidRPr="00B35AA9">
              <w:rPr>
                <w:vertAlign w:val="superscript"/>
              </w:rPr>
              <w:t>3</w:t>
            </w:r>
          </w:p>
        </w:tc>
      </w:tr>
      <w:tr w:rsidR="00B35AA9" w:rsidTr="00B35AA9">
        <w:trPr>
          <w:cantSplit/>
        </w:trPr>
        <w:tc>
          <w:tcPr>
            <w:tcW w:w="1396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>250</w:t>
            </w:r>
          </w:p>
        </w:tc>
        <w:tc>
          <w:tcPr>
            <w:tcW w:w="2945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 xml:space="preserve">     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>АДМИНИСТРАЦИЯ ЛЕНИНСКОГО РАЙОНА МУНИЦИПАЛЬНОГО ОБРАЗОВАНИЯ «ГОРОД САРАТОВ»</w:t>
            </w:r>
          </w:p>
        </w:tc>
      </w:tr>
      <w:tr w:rsidR="00B35AA9" w:rsidTr="00B35AA9">
        <w:trPr>
          <w:cantSplit/>
        </w:trPr>
        <w:tc>
          <w:tcPr>
            <w:tcW w:w="1396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>250</w:t>
            </w:r>
          </w:p>
        </w:tc>
        <w:tc>
          <w:tcPr>
            <w:tcW w:w="2945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 xml:space="preserve">1 11 05034 04 0000 120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B35AA9" w:rsidRDefault="00B35AA9" w:rsidP="008A76A5">
            <w: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B35AA9" w:rsidTr="00B35AA9">
        <w:trPr>
          <w:cantSplit/>
        </w:trPr>
        <w:tc>
          <w:tcPr>
            <w:tcW w:w="1396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>250</w:t>
            </w:r>
          </w:p>
        </w:tc>
        <w:tc>
          <w:tcPr>
            <w:tcW w:w="2945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 xml:space="preserve">1 11 09044 04 0000 120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B35AA9" w:rsidRDefault="00B35AA9" w:rsidP="008A76A5">
            <w: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  <w:r w:rsidRPr="00B35AA9">
              <w:rPr>
                <w:vertAlign w:val="superscript"/>
              </w:rPr>
              <w:t>1</w:t>
            </w:r>
          </w:p>
        </w:tc>
      </w:tr>
      <w:tr w:rsidR="00B35AA9" w:rsidTr="00B35AA9">
        <w:trPr>
          <w:cantSplit/>
        </w:trPr>
        <w:tc>
          <w:tcPr>
            <w:tcW w:w="1396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>250</w:t>
            </w:r>
          </w:p>
        </w:tc>
        <w:tc>
          <w:tcPr>
            <w:tcW w:w="2945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 xml:space="preserve">1 13 01994 04 0000 130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B35AA9" w:rsidRDefault="00B35AA9" w:rsidP="008A76A5">
            <w:r>
              <w:t>Прочие доходы от оказания платных услуг (работ) получателями средств бюджетов городских округов</w:t>
            </w:r>
            <w:r w:rsidRPr="00B35AA9">
              <w:rPr>
                <w:vertAlign w:val="superscript"/>
              </w:rPr>
              <w:t>1</w:t>
            </w:r>
          </w:p>
        </w:tc>
      </w:tr>
      <w:tr w:rsidR="00B35AA9" w:rsidTr="00B35AA9">
        <w:trPr>
          <w:cantSplit/>
        </w:trPr>
        <w:tc>
          <w:tcPr>
            <w:tcW w:w="1396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>250</w:t>
            </w:r>
          </w:p>
        </w:tc>
        <w:tc>
          <w:tcPr>
            <w:tcW w:w="2945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 xml:space="preserve">1 13 02064 04 0000 130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B35AA9" w:rsidRDefault="00B35AA9" w:rsidP="008A76A5">
            <w: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B35AA9" w:rsidTr="00B35AA9">
        <w:trPr>
          <w:cantSplit/>
        </w:trPr>
        <w:tc>
          <w:tcPr>
            <w:tcW w:w="1396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>250</w:t>
            </w:r>
          </w:p>
        </w:tc>
        <w:tc>
          <w:tcPr>
            <w:tcW w:w="2945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 xml:space="preserve">1 13 02994 04 0000 130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B35AA9" w:rsidRDefault="00B35AA9" w:rsidP="008A76A5">
            <w:r>
              <w:t>Прочие доходы от компенсации затрат бюджетов городских округов</w:t>
            </w:r>
            <w:r w:rsidRPr="00B35AA9">
              <w:rPr>
                <w:vertAlign w:val="superscript"/>
              </w:rPr>
              <w:t>1</w:t>
            </w:r>
          </w:p>
        </w:tc>
      </w:tr>
      <w:tr w:rsidR="00B35AA9" w:rsidTr="00B35AA9">
        <w:trPr>
          <w:cantSplit/>
        </w:trPr>
        <w:tc>
          <w:tcPr>
            <w:tcW w:w="1396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>250</w:t>
            </w:r>
          </w:p>
        </w:tc>
        <w:tc>
          <w:tcPr>
            <w:tcW w:w="2945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 xml:space="preserve">1 16 01053 01 0000 140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B35AA9" w:rsidRDefault="00B35AA9" w:rsidP="008A76A5">
            <w: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  <w:r w:rsidRPr="00B35AA9">
              <w:rPr>
                <w:vertAlign w:val="superscript"/>
              </w:rPr>
              <w:t>1</w:t>
            </w:r>
          </w:p>
        </w:tc>
      </w:tr>
      <w:tr w:rsidR="00B35AA9" w:rsidTr="00B35AA9">
        <w:trPr>
          <w:cantSplit/>
        </w:trPr>
        <w:tc>
          <w:tcPr>
            <w:tcW w:w="1396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>250</w:t>
            </w:r>
          </w:p>
        </w:tc>
        <w:tc>
          <w:tcPr>
            <w:tcW w:w="2945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 xml:space="preserve">1 16 01063 01 0000 140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B35AA9" w:rsidRDefault="00B35AA9" w:rsidP="008A76A5">
            <w: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  <w:r w:rsidRPr="00B35AA9">
              <w:rPr>
                <w:vertAlign w:val="superscript"/>
              </w:rPr>
              <w:t>1</w:t>
            </w:r>
          </w:p>
        </w:tc>
      </w:tr>
      <w:tr w:rsidR="00B35AA9" w:rsidTr="00B35AA9">
        <w:trPr>
          <w:cantSplit/>
        </w:trPr>
        <w:tc>
          <w:tcPr>
            <w:tcW w:w="1396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lastRenderedPageBreak/>
              <w:t>250</w:t>
            </w:r>
          </w:p>
        </w:tc>
        <w:tc>
          <w:tcPr>
            <w:tcW w:w="2945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 xml:space="preserve">1 16 01073 01 0000 140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B35AA9" w:rsidRDefault="00B35AA9" w:rsidP="008A76A5">
            <w: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  <w:r w:rsidRPr="00B35AA9">
              <w:rPr>
                <w:vertAlign w:val="superscript"/>
              </w:rPr>
              <w:t>1</w:t>
            </w:r>
          </w:p>
        </w:tc>
      </w:tr>
      <w:tr w:rsidR="00B35AA9" w:rsidTr="00B35AA9">
        <w:trPr>
          <w:cantSplit/>
        </w:trPr>
        <w:tc>
          <w:tcPr>
            <w:tcW w:w="1396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>250</w:t>
            </w:r>
          </w:p>
        </w:tc>
        <w:tc>
          <w:tcPr>
            <w:tcW w:w="2945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 xml:space="preserve">1 16 01083 01 0000 140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B35AA9" w:rsidRDefault="00B35AA9" w:rsidP="008A76A5">
            <w: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</w:t>
            </w:r>
            <w:r w:rsidRPr="00B35AA9">
              <w:rPr>
                <w:vertAlign w:val="superscript"/>
              </w:rPr>
              <w:t>1</w:t>
            </w:r>
          </w:p>
        </w:tc>
      </w:tr>
      <w:tr w:rsidR="00B35AA9" w:rsidTr="00B35AA9">
        <w:trPr>
          <w:cantSplit/>
        </w:trPr>
        <w:tc>
          <w:tcPr>
            <w:tcW w:w="1396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>250</w:t>
            </w:r>
          </w:p>
        </w:tc>
        <w:tc>
          <w:tcPr>
            <w:tcW w:w="2945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 xml:space="preserve">1 16 01113 01 0000 140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B35AA9" w:rsidRDefault="00B35AA9" w:rsidP="008A76A5">
            <w:r>
              <w:t>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 на транспорте, налагаемые мировыми судьями, комиссиями по делам несовершеннолетних и защите их прав</w:t>
            </w:r>
            <w:r w:rsidRPr="00B35AA9">
              <w:rPr>
                <w:vertAlign w:val="superscript"/>
              </w:rPr>
              <w:t>1</w:t>
            </w:r>
          </w:p>
        </w:tc>
      </w:tr>
      <w:tr w:rsidR="00B35AA9" w:rsidTr="00B35AA9">
        <w:trPr>
          <w:cantSplit/>
        </w:trPr>
        <w:tc>
          <w:tcPr>
            <w:tcW w:w="1396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>250</w:t>
            </w:r>
          </w:p>
        </w:tc>
        <w:tc>
          <w:tcPr>
            <w:tcW w:w="2945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 xml:space="preserve">1 16 01123 01 0000 140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B35AA9" w:rsidRDefault="00B35AA9" w:rsidP="008A76A5">
            <w:r>
              <w:t>Административные штрафы, установленные Главой 12 Кодекса Российской Федерации об административных правонарушениях, за административные правонарушения в области дорожного движения, налагаемые мировыми судьями, комиссиями по делам несовершеннолетних и защите их прав</w:t>
            </w:r>
            <w:r w:rsidRPr="00B35AA9">
              <w:rPr>
                <w:vertAlign w:val="superscript"/>
              </w:rPr>
              <w:t>1</w:t>
            </w:r>
          </w:p>
        </w:tc>
      </w:tr>
      <w:tr w:rsidR="00B35AA9" w:rsidTr="00B35AA9">
        <w:trPr>
          <w:cantSplit/>
        </w:trPr>
        <w:tc>
          <w:tcPr>
            <w:tcW w:w="1396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>250</w:t>
            </w:r>
          </w:p>
        </w:tc>
        <w:tc>
          <w:tcPr>
            <w:tcW w:w="2945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 xml:space="preserve">1 16 01193 01 0000 140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B35AA9" w:rsidRDefault="00B35AA9" w:rsidP="008A76A5">
            <w: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  <w:r w:rsidRPr="00B35AA9">
              <w:rPr>
                <w:vertAlign w:val="superscript"/>
              </w:rPr>
              <w:t>1</w:t>
            </w:r>
          </w:p>
        </w:tc>
      </w:tr>
      <w:tr w:rsidR="00B35AA9" w:rsidTr="00B35AA9">
        <w:trPr>
          <w:cantSplit/>
        </w:trPr>
        <w:tc>
          <w:tcPr>
            <w:tcW w:w="1396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>250</w:t>
            </w:r>
          </w:p>
        </w:tc>
        <w:tc>
          <w:tcPr>
            <w:tcW w:w="2945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 xml:space="preserve">1 16 01203 01 0000 140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B35AA9" w:rsidRDefault="00B35AA9" w:rsidP="008A76A5">
            <w: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  <w:r w:rsidRPr="00B35AA9">
              <w:rPr>
                <w:vertAlign w:val="superscript"/>
              </w:rPr>
              <w:t>1</w:t>
            </w:r>
          </w:p>
        </w:tc>
      </w:tr>
      <w:tr w:rsidR="00B35AA9" w:rsidTr="00B35AA9">
        <w:trPr>
          <w:cantSplit/>
        </w:trPr>
        <w:tc>
          <w:tcPr>
            <w:tcW w:w="1396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>250</w:t>
            </w:r>
          </w:p>
        </w:tc>
        <w:tc>
          <w:tcPr>
            <w:tcW w:w="2945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 xml:space="preserve">1 16 02010 02 0000 140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B35AA9" w:rsidRDefault="00B35AA9" w:rsidP="008A76A5">
            <w:r>
              <w:t>Административные штрафы, установленные законами субъектов Российской Федерации об административных правонарушениях, за нарушение законов и иных нормативных правовых актов субъектов Российской Федерации</w:t>
            </w:r>
            <w:r w:rsidRPr="00B35AA9">
              <w:rPr>
                <w:vertAlign w:val="superscript"/>
              </w:rPr>
              <w:t>1</w:t>
            </w:r>
          </w:p>
        </w:tc>
      </w:tr>
      <w:tr w:rsidR="00B35AA9" w:rsidTr="00B35AA9">
        <w:trPr>
          <w:cantSplit/>
        </w:trPr>
        <w:tc>
          <w:tcPr>
            <w:tcW w:w="1396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>250</w:t>
            </w:r>
          </w:p>
        </w:tc>
        <w:tc>
          <w:tcPr>
            <w:tcW w:w="2945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 xml:space="preserve">1 16 07010 04 0000 140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B35AA9" w:rsidRDefault="00B35AA9" w:rsidP="008A76A5">
            <w: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 казенным учреждением городского округа</w:t>
            </w:r>
          </w:p>
        </w:tc>
      </w:tr>
      <w:tr w:rsidR="00B35AA9" w:rsidTr="00B35AA9">
        <w:trPr>
          <w:cantSplit/>
        </w:trPr>
        <w:tc>
          <w:tcPr>
            <w:tcW w:w="1396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lastRenderedPageBreak/>
              <w:t>250</w:t>
            </w:r>
          </w:p>
        </w:tc>
        <w:tc>
          <w:tcPr>
            <w:tcW w:w="2945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 xml:space="preserve">1 16 07090 04 0000 140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B35AA9" w:rsidRDefault="00B35AA9" w:rsidP="008A76A5">
            <w: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</w:tr>
      <w:tr w:rsidR="00B35AA9" w:rsidTr="00B35AA9">
        <w:trPr>
          <w:cantSplit/>
        </w:trPr>
        <w:tc>
          <w:tcPr>
            <w:tcW w:w="1396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>250</w:t>
            </w:r>
          </w:p>
        </w:tc>
        <w:tc>
          <w:tcPr>
            <w:tcW w:w="2945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 xml:space="preserve">1 16 10031 04 0000 140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B35AA9" w:rsidRDefault="00B35AA9" w:rsidP="008A76A5">
            <w: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B35AA9" w:rsidTr="00B35AA9">
        <w:trPr>
          <w:cantSplit/>
        </w:trPr>
        <w:tc>
          <w:tcPr>
            <w:tcW w:w="1396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>250</w:t>
            </w:r>
          </w:p>
        </w:tc>
        <w:tc>
          <w:tcPr>
            <w:tcW w:w="2945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 xml:space="preserve">1 16 10061 04 0000 140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B35AA9" w:rsidRDefault="00B35AA9" w:rsidP="008A76A5">
            <w: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B35AA9" w:rsidTr="00B35AA9">
        <w:trPr>
          <w:cantSplit/>
        </w:trPr>
        <w:tc>
          <w:tcPr>
            <w:tcW w:w="1396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>250</w:t>
            </w:r>
          </w:p>
        </w:tc>
        <w:tc>
          <w:tcPr>
            <w:tcW w:w="2945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 xml:space="preserve">1 16 10081 04 0000 140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B35AA9" w:rsidRDefault="00B35AA9" w:rsidP="008A76A5">
            <w:r>
              <w:t>Платежи в целях возмещения ущерба при расторжении муниципального контракта, заключенного с муниципальным органом городского округа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B35AA9" w:rsidTr="00B35AA9">
        <w:trPr>
          <w:cantSplit/>
        </w:trPr>
        <w:tc>
          <w:tcPr>
            <w:tcW w:w="1396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>250</w:t>
            </w:r>
          </w:p>
        </w:tc>
        <w:tc>
          <w:tcPr>
            <w:tcW w:w="2945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 xml:space="preserve">1 16 10123 01 0000 140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B35AA9" w:rsidRDefault="00B35AA9" w:rsidP="008A76A5"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  <w:r w:rsidRPr="00B35AA9">
              <w:rPr>
                <w:vertAlign w:val="superscript"/>
              </w:rPr>
              <w:t>1</w:t>
            </w:r>
          </w:p>
        </w:tc>
      </w:tr>
      <w:tr w:rsidR="00B35AA9" w:rsidTr="00B35AA9">
        <w:trPr>
          <w:cantSplit/>
        </w:trPr>
        <w:tc>
          <w:tcPr>
            <w:tcW w:w="1396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>250</w:t>
            </w:r>
          </w:p>
        </w:tc>
        <w:tc>
          <w:tcPr>
            <w:tcW w:w="2945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 xml:space="preserve">1 17 01040 04 0000 180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B35AA9" w:rsidRDefault="00B35AA9" w:rsidP="008A76A5">
            <w:r>
              <w:t>Невыясненные поступления, зачисляемые в бюджеты городских округов</w:t>
            </w:r>
          </w:p>
        </w:tc>
      </w:tr>
      <w:tr w:rsidR="00B35AA9" w:rsidTr="00B35AA9">
        <w:trPr>
          <w:cantSplit/>
        </w:trPr>
        <w:tc>
          <w:tcPr>
            <w:tcW w:w="1396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>250</w:t>
            </w:r>
          </w:p>
        </w:tc>
        <w:tc>
          <w:tcPr>
            <w:tcW w:w="2945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 xml:space="preserve">1 17 05040 04 0000 180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B35AA9" w:rsidRDefault="00B35AA9" w:rsidP="008A76A5">
            <w:r>
              <w:t>Прочие неналоговые доходы бюджетов городских округов</w:t>
            </w:r>
          </w:p>
        </w:tc>
      </w:tr>
      <w:tr w:rsidR="00B35AA9" w:rsidTr="00B35AA9">
        <w:trPr>
          <w:cantSplit/>
        </w:trPr>
        <w:tc>
          <w:tcPr>
            <w:tcW w:w="1396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>250</w:t>
            </w:r>
          </w:p>
        </w:tc>
        <w:tc>
          <w:tcPr>
            <w:tcW w:w="2945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 xml:space="preserve">2 18 04000 04 0000 150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B35AA9" w:rsidRDefault="00B35AA9" w:rsidP="008A76A5">
            <w:r>
              <w:t>Доходы бюджетов городских округов от возврата организациями остатков субсидий прошлых лет</w:t>
            </w:r>
            <w:r w:rsidRPr="00B35AA9">
              <w:rPr>
                <w:vertAlign w:val="superscript"/>
              </w:rPr>
              <w:t>3</w:t>
            </w:r>
          </w:p>
        </w:tc>
      </w:tr>
      <w:tr w:rsidR="00B35AA9" w:rsidTr="00B35AA9">
        <w:trPr>
          <w:cantSplit/>
        </w:trPr>
        <w:tc>
          <w:tcPr>
            <w:tcW w:w="1396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>251</w:t>
            </w:r>
          </w:p>
        </w:tc>
        <w:tc>
          <w:tcPr>
            <w:tcW w:w="2945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 xml:space="preserve">     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>АДМИНИСТРАЦИЯ ЗАВОДСКОГО РАЙОНА МУНИЦИПАЛЬНОГО ОБРАЗОВАНИЯ «ГОРОД САРАТОВ»</w:t>
            </w:r>
          </w:p>
        </w:tc>
      </w:tr>
      <w:tr w:rsidR="00B35AA9" w:rsidTr="00B35AA9">
        <w:trPr>
          <w:cantSplit/>
        </w:trPr>
        <w:tc>
          <w:tcPr>
            <w:tcW w:w="1396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>251</w:t>
            </w:r>
          </w:p>
        </w:tc>
        <w:tc>
          <w:tcPr>
            <w:tcW w:w="2945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 xml:space="preserve">1 11 05034 04 0000 120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B35AA9" w:rsidRDefault="00B35AA9" w:rsidP="008A76A5">
            <w: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B35AA9" w:rsidTr="00B35AA9">
        <w:trPr>
          <w:cantSplit/>
        </w:trPr>
        <w:tc>
          <w:tcPr>
            <w:tcW w:w="1396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>251</w:t>
            </w:r>
          </w:p>
        </w:tc>
        <w:tc>
          <w:tcPr>
            <w:tcW w:w="2945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 xml:space="preserve">1 11 09044 04 0000 120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B35AA9" w:rsidRDefault="00B35AA9" w:rsidP="008A76A5">
            <w: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  <w:r w:rsidRPr="00B35AA9">
              <w:rPr>
                <w:vertAlign w:val="superscript"/>
              </w:rPr>
              <w:t>1</w:t>
            </w:r>
          </w:p>
        </w:tc>
      </w:tr>
      <w:tr w:rsidR="00B35AA9" w:rsidTr="00B35AA9">
        <w:trPr>
          <w:cantSplit/>
        </w:trPr>
        <w:tc>
          <w:tcPr>
            <w:tcW w:w="1396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>251</w:t>
            </w:r>
          </w:p>
        </w:tc>
        <w:tc>
          <w:tcPr>
            <w:tcW w:w="2945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 xml:space="preserve">1 13 01994 04 0000 130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B35AA9" w:rsidRDefault="00B35AA9" w:rsidP="008A76A5">
            <w:r>
              <w:t>Прочие доходы от оказания платных услуг (работ) получателями средств бюджетов городских округов</w:t>
            </w:r>
            <w:r w:rsidRPr="00B35AA9">
              <w:rPr>
                <w:vertAlign w:val="superscript"/>
              </w:rPr>
              <w:t>1</w:t>
            </w:r>
          </w:p>
        </w:tc>
      </w:tr>
      <w:tr w:rsidR="00B35AA9" w:rsidTr="00B35AA9">
        <w:trPr>
          <w:cantSplit/>
        </w:trPr>
        <w:tc>
          <w:tcPr>
            <w:tcW w:w="1396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>251</w:t>
            </w:r>
          </w:p>
        </w:tc>
        <w:tc>
          <w:tcPr>
            <w:tcW w:w="2945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 xml:space="preserve">1 13 02064 04 0000 130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B35AA9" w:rsidRDefault="00B35AA9" w:rsidP="008A76A5">
            <w: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B35AA9" w:rsidTr="00B35AA9">
        <w:trPr>
          <w:cantSplit/>
        </w:trPr>
        <w:tc>
          <w:tcPr>
            <w:tcW w:w="1396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lastRenderedPageBreak/>
              <w:t>251</w:t>
            </w:r>
          </w:p>
        </w:tc>
        <w:tc>
          <w:tcPr>
            <w:tcW w:w="2945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 xml:space="preserve">1 13 02994 04 0000 130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B35AA9" w:rsidRDefault="00B35AA9" w:rsidP="008A76A5">
            <w:r>
              <w:t>Прочие доходы от компенсации затрат бюджетов городских округов</w:t>
            </w:r>
            <w:r w:rsidRPr="00B35AA9">
              <w:rPr>
                <w:vertAlign w:val="superscript"/>
              </w:rPr>
              <w:t>1</w:t>
            </w:r>
          </w:p>
        </w:tc>
      </w:tr>
      <w:tr w:rsidR="00B35AA9" w:rsidTr="00B35AA9">
        <w:trPr>
          <w:cantSplit/>
        </w:trPr>
        <w:tc>
          <w:tcPr>
            <w:tcW w:w="1396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>251</w:t>
            </w:r>
          </w:p>
        </w:tc>
        <w:tc>
          <w:tcPr>
            <w:tcW w:w="2945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 xml:space="preserve">1 14 02042 04 0000 440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B35AA9" w:rsidRDefault="00B35AA9" w:rsidP="008A76A5">
            <w: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B35AA9" w:rsidTr="00B35AA9">
        <w:trPr>
          <w:cantSplit/>
        </w:trPr>
        <w:tc>
          <w:tcPr>
            <w:tcW w:w="1396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>251</w:t>
            </w:r>
          </w:p>
        </w:tc>
        <w:tc>
          <w:tcPr>
            <w:tcW w:w="2945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 xml:space="preserve">1 16 01053 01 0000 140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B35AA9" w:rsidRDefault="00B35AA9" w:rsidP="008A76A5">
            <w: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  <w:r w:rsidRPr="00B35AA9">
              <w:rPr>
                <w:vertAlign w:val="superscript"/>
              </w:rPr>
              <w:t>1</w:t>
            </w:r>
          </w:p>
        </w:tc>
      </w:tr>
      <w:tr w:rsidR="00B35AA9" w:rsidTr="00B35AA9">
        <w:trPr>
          <w:cantSplit/>
        </w:trPr>
        <w:tc>
          <w:tcPr>
            <w:tcW w:w="1396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>251</w:t>
            </w:r>
          </w:p>
        </w:tc>
        <w:tc>
          <w:tcPr>
            <w:tcW w:w="2945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 xml:space="preserve">1 16 01063 01 0000 140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B35AA9" w:rsidRDefault="00B35AA9" w:rsidP="008A76A5">
            <w: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  <w:r w:rsidRPr="00B35AA9">
              <w:rPr>
                <w:vertAlign w:val="superscript"/>
              </w:rPr>
              <w:t>1</w:t>
            </w:r>
          </w:p>
        </w:tc>
      </w:tr>
      <w:tr w:rsidR="00B35AA9" w:rsidTr="00B35AA9">
        <w:trPr>
          <w:cantSplit/>
        </w:trPr>
        <w:tc>
          <w:tcPr>
            <w:tcW w:w="1396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>251</w:t>
            </w:r>
          </w:p>
        </w:tc>
        <w:tc>
          <w:tcPr>
            <w:tcW w:w="2945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 xml:space="preserve">1 16 01073 01 0000 140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B35AA9" w:rsidRDefault="00B35AA9" w:rsidP="008A76A5">
            <w: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  <w:r w:rsidRPr="00B35AA9">
              <w:rPr>
                <w:vertAlign w:val="superscript"/>
              </w:rPr>
              <w:t>1</w:t>
            </w:r>
          </w:p>
        </w:tc>
      </w:tr>
      <w:tr w:rsidR="00B35AA9" w:rsidTr="00B35AA9">
        <w:trPr>
          <w:cantSplit/>
        </w:trPr>
        <w:tc>
          <w:tcPr>
            <w:tcW w:w="1396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>251</w:t>
            </w:r>
          </w:p>
        </w:tc>
        <w:tc>
          <w:tcPr>
            <w:tcW w:w="2945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 xml:space="preserve">1 16 01083 01 0000 140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B35AA9" w:rsidRDefault="00B35AA9" w:rsidP="008A76A5">
            <w: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</w:t>
            </w:r>
            <w:r w:rsidRPr="00B35AA9">
              <w:rPr>
                <w:vertAlign w:val="superscript"/>
              </w:rPr>
              <w:t>1</w:t>
            </w:r>
          </w:p>
        </w:tc>
      </w:tr>
      <w:tr w:rsidR="00B35AA9" w:rsidTr="00B35AA9">
        <w:trPr>
          <w:cantSplit/>
        </w:trPr>
        <w:tc>
          <w:tcPr>
            <w:tcW w:w="1396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>251</w:t>
            </w:r>
          </w:p>
        </w:tc>
        <w:tc>
          <w:tcPr>
            <w:tcW w:w="2945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 xml:space="preserve">1 16 01113 01 0000 140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B35AA9" w:rsidRDefault="00B35AA9" w:rsidP="008A76A5">
            <w:r>
              <w:t>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 на транспорте, налагаемые мировыми судьями, комиссиями по делам несовершеннолетних и защите их прав</w:t>
            </w:r>
            <w:r w:rsidRPr="00B35AA9">
              <w:rPr>
                <w:vertAlign w:val="superscript"/>
              </w:rPr>
              <w:t>1</w:t>
            </w:r>
          </w:p>
        </w:tc>
      </w:tr>
      <w:tr w:rsidR="00B35AA9" w:rsidTr="00B35AA9">
        <w:trPr>
          <w:cantSplit/>
        </w:trPr>
        <w:tc>
          <w:tcPr>
            <w:tcW w:w="1396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>251</w:t>
            </w:r>
          </w:p>
        </w:tc>
        <w:tc>
          <w:tcPr>
            <w:tcW w:w="2945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 xml:space="preserve">1 16 01123 01 0000 140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B35AA9" w:rsidRDefault="00B35AA9" w:rsidP="008A76A5">
            <w:r>
              <w:t>Административные штрафы, установленные Главой 12 Кодекса Российской Федерации об административных правонарушениях, за административные правонарушения в области дорожного движения, налагаемые мировыми судьями, комиссиями по делам несовершеннолетних и защите их прав</w:t>
            </w:r>
            <w:r w:rsidRPr="00B35AA9">
              <w:rPr>
                <w:vertAlign w:val="superscript"/>
              </w:rPr>
              <w:t>1</w:t>
            </w:r>
          </w:p>
        </w:tc>
      </w:tr>
      <w:tr w:rsidR="00B35AA9" w:rsidTr="00B35AA9">
        <w:trPr>
          <w:cantSplit/>
        </w:trPr>
        <w:tc>
          <w:tcPr>
            <w:tcW w:w="1396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lastRenderedPageBreak/>
              <w:t>251</w:t>
            </w:r>
          </w:p>
        </w:tc>
        <w:tc>
          <w:tcPr>
            <w:tcW w:w="2945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 xml:space="preserve">1 16 01193 01 0000 140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B35AA9" w:rsidRDefault="00B35AA9" w:rsidP="008A76A5">
            <w: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  <w:r w:rsidRPr="00B35AA9">
              <w:rPr>
                <w:vertAlign w:val="superscript"/>
              </w:rPr>
              <w:t>1</w:t>
            </w:r>
          </w:p>
        </w:tc>
      </w:tr>
      <w:tr w:rsidR="00B35AA9" w:rsidTr="00B35AA9">
        <w:trPr>
          <w:cantSplit/>
        </w:trPr>
        <w:tc>
          <w:tcPr>
            <w:tcW w:w="1396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>251</w:t>
            </w:r>
          </w:p>
        </w:tc>
        <w:tc>
          <w:tcPr>
            <w:tcW w:w="2945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 xml:space="preserve">1 16 01203 01 0000 140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B35AA9" w:rsidRDefault="00B35AA9" w:rsidP="008A76A5">
            <w: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  <w:r w:rsidRPr="00B35AA9">
              <w:rPr>
                <w:vertAlign w:val="superscript"/>
              </w:rPr>
              <w:t>1</w:t>
            </w:r>
          </w:p>
        </w:tc>
      </w:tr>
      <w:tr w:rsidR="00B35AA9" w:rsidTr="00B35AA9">
        <w:trPr>
          <w:cantSplit/>
        </w:trPr>
        <w:tc>
          <w:tcPr>
            <w:tcW w:w="1396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>251</w:t>
            </w:r>
          </w:p>
        </w:tc>
        <w:tc>
          <w:tcPr>
            <w:tcW w:w="2945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 xml:space="preserve">1 16 02010 02 0000 140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B35AA9" w:rsidRDefault="00B35AA9" w:rsidP="008A76A5">
            <w:r>
              <w:t>Административные штрафы, установленные законами субъектов Российской Федерации об административных правонарушениях, за нарушение законов и иных нормативных правовых актов субъектов Российской Федерации</w:t>
            </w:r>
            <w:r w:rsidRPr="00B35AA9">
              <w:rPr>
                <w:vertAlign w:val="superscript"/>
              </w:rPr>
              <w:t>1</w:t>
            </w:r>
          </w:p>
        </w:tc>
      </w:tr>
      <w:tr w:rsidR="00B35AA9" w:rsidTr="00B35AA9">
        <w:trPr>
          <w:cantSplit/>
        </w:trPr>
        <w:tc>
          <w:tcPr>
            <w:tcW w:w="1396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>251</w:t>
            </w:r>
          </w:p>
        </w:tc>
        <w:tc>
          <w:tcPr>
            <w:tcW w:w="2945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 xml:space="preserve">1 16 07010 04 0000 140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B35AA9" w:rsidRDefault="00B35AA9" w:rsidP="008A76A5">
            <w: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 казенным учреждением городского округа</w:t>
            </w:r>
          </w:p>
        </w:tc>
      </w:tr>
      <w:tr w:rsidR="00B35AA9" w:rsidTr="00B35AA9">
        <w:trPr>
          <w:cantSplit/>
        </w:trPr>
        <w:tc>
          <w:tcPr>
            <w:tcW w:w="1396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>251</w:t>
            </w:r>
          </w:p>
        </w:tc>
        <w:tc>
          <w:tcPr>
            <w:tcW w:w="2945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 xml:space="preserve">1 16 07090 04 0000 140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B35AA9" w:rsidRDefault="00B35AA9" w:rsidP="008A76A5">
            <w: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</w:tr>
      <w:tr w:rsidR="00B35AA9" w:rsidTr="00B35AA9">
        <w:trPr>
          <w:cantSplit/>
        </w:trPr>
        <w:tc>
          <w:tcPr>
            <w:tcW w:w="1396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>251</w:t>
            </w:r>
          </w:p>
        </w:tc>
        <w:tc>
          <w:tcPr>
            <w:tcW w:w="2945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 xml:space="preserve">1 16 10031 04 0000 140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B35AA9" w:rsidRDefault="00B35AA9" w:rsidP="008A76A5">
            <w: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B35AA9" w:rsidTr="00B35AA9">
        <w:trPr>
          <w:cantSplit/>
        </w:trPr>
        <w:tc>
          <w:tcPr>
            <w:tcW w:w="1396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>251</w:t>
            </w:r>
          </w:p>
        </w:tc>
        <w:tc>
          <w:tcPr>
            <w:tcW w:w="2945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 xml:space="preserve">1 16 10061 04 0000 140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B35AA9" w:rsidRDefault="00B35AA9" w:rsidP="008A76A5">
            <w: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B35AA9" w:rsidTr="00B35AA9">
        <w:trPr>
          <w:cantSplit/>
        </w:trPr>
        <w:tc>
          <w:tcPr>
            <w:tcW w:w="1396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>251</w:t>
            </w:r>
          </w:p>
        </w:tc>
        <w:tc>
          <w:tcPr>
            <w:tcW w:w="2945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 xml:space="preserve">1 16 10081 04 0000 140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B35AA9" w:rsidRDefault="00B35AA9" w:rsidP="008A76A5">
            <w:r>
              <w:t>Платежи в целях возмещения ущерба при расторжении муниципального контракта, заключенного с муниципальным органом городского округа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B35AA9" w:rsidTr="00B35AA9">
        <w:trPr>
          <w:cantSplit/>
        </w:trPr>
        <w:tc>
          <w:tcPr>
            <w:tcW w:w="1396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>251</w:t>
            </w:r>
          </w:p>
        </w:tc>
        <w:tc>
          <w:tcPr>
            <w:tcW w:w="2945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 xml:space="preserve">1 16 10123 01 0000 140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B35AA9" w:rsidRDefault="00B35AA9" w:rsidP="008A76A5"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  <w:r w:rsidRPr="00B35AA9">
              <w:rPr>
                <w:vertAlign w:val="superscript"/>
              </w:rPr>
              <w:t>1</w:t>
            </w:r>
          </w:p>
        </w:tc>
      </w:tr>
      <w:tr w:rsidR="00B35AA9" w:rsidTr="00B35AA9">
        <w:trPr>
          <w:cantSplit/>
        </w:trPr>
        <w:tc>
          <w:tcPr>
            <w:tcW w:w="1396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>251</w:t>
            </w:r>
          </w:p>
        </w:tc>
        <w:tc>
          <w:tcPr>
            <w:tcW w:w="2945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 xml:space="preserve">1 17 01040 04 0000 180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B35AA9" w:rsidRDefault="00B35AA9" w:rsidP="008A76A5">
            <w:r>
              <w:t>Невыясненные поступления, зачисляемые в бюджеты городских округов</w:t>
            </w:r>
          </w:p>
        </w:tc>
      </w:tr>
      <w:tr w:rsidR="00B35AA9" w:rsidTr="00B35AA9">
        <w:trPr>
          <w:cantSplit/>
        </w:trPr>
        <w:tc>
          <w:tcPr>
            <w:tcW w:w="1396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lastRenderedPageBreak/>
              <w:t>251</w:t>
            </w:r>
          </w:p>
        </w:tc>
        <w:tc>
          <w:tcPr>
            <w:tcW w:w="2945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 xml:space="preserve">1 17 05040 04 0000 180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B35AA9" w:rsidRDefault="00B35AA9" w:rsidP="008A76A5">
            <w:r>
              <w:t>Прочие неналоговые доходы бюджетов городских округов</w:t>
            </w:r>
          </w:p>
        </w:tc>
      </w:tr>
      <w:tr w:rsidR="00B35AA9" w:rsidTr="00B35AA9">
        <w:trPr>
          <w:cantSplit/>
        </w:trPr>
        <w:tc>
          <w:tcPr>
            <w:tcW w:w="1396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>251</w:t>
            </w:r>
          </w:p>
        </w:tc>
        <w:tc>
          <w:tcPr>
            <w:tcW w:w="2945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 xml:space="preserve">2 18 04000 04 0000 150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B35AA9" w:rsidRDefault="00B35AA9" w:rsidP="008A76A5">
            <w:r>
              <w:t>Доходы бюджетов городских округов от возврата организациями остатков субсидий прошлых лет</w:t>
            </w:r>
            <w:r w:rsidRPr="00B35AA9">
              <w:rPr>
                <w:vertAlign w:val="superscript"/>
              </w:rPr>
              <w:t>3</w:t>
            </w:r>
          </w:p>
        </w:tc>
      </w:tr>
      <w:tr w:rsidR="00B35AA9" w:rsidTr="00B35AA9">
        <w:trPr>
          <w:cantSplit/>
        </w:trPr>
        <w:tc>
          <w:tcPr>
            <w:tcW w:w="1396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>252</w:t>
            </w:r>
          </w:p>
        </w:tc>
        <w:tc>
          <w:tcPr>
            <w:tcW w:w="2945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 xml:space="preserve">     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>АДМИНИСТРАЦИЯ ОКТЯБРЬСКОГО РАЙОНА МУНИЦИПАЛЬНОГО ОБРАЗОВАНИЯ «ГОРОД САРАТОВ»</w:t>
            </w:r>
          </w:p>
        </w:tc>
      </w:tr>
      <w:tr w:rsidR="00B35AA9" w:rsidTr="00B35AA9">
        <w:trPr>
          <w:cantSplit/>
        </w:trPr>
        <w:tc>
          <w:tcPr>
            <w:tcW w:w="1396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>252</w:t>
            </w:r>
          </w:p>
        </w:tc>
        <w:tc>
          <w:tcPr>
            <w:tcW w:w="2945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 xml:space="preserve">1 11 05034 04 0000 120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B35AA9" w:rsidRDefault="00B35AA9" w:rsidP="008A76A5">
            <w: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B35AA9" w:rsidTr="00B35AA9">
        <w:trPr>
          <w:cantSplit/>
        </w:trPr>
        <w:tc>
          <w:tcPr>
            <w:tcW w:w="1396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>252</w:t>
            </w:r>
          </w:p>
        </w:tc>
        <w:tc>
          <w:tcPr>
            <w:tcW w:w="2945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 xml:space="preserve">1 11 09044 04 0000 120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B35AA9" w:rsidRDefault="00B35AA9" w:rsidP="008A76A5">
            <w: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  <w:r w:rsidRPr="00B35AA9">
              <w:rPr>
                <w:vertAlign w:val="superscript"/>
              </w:rPr>
              <w:t>1</w:t>
            </w:r>
          </w:p>
        </w:tc>
      </w:tr>
      <w:tr w:rsidR="00B35AA9" w:rsidTr="00B35AA9">
        <w:trPr>
          <w:cantSplit/>
        </w:trPr>
        <w:tc>
          <w:tcPr>
            <w:tcW w:w="1396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>252</w:t>
            </w:r>
          </w:p>
        </w:tc>
        <w:tc>
          <w:tcPr>
            <w:tcW w:w="2945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 xml:space="preserve">1 13 01994 04 0000 130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B35AA9" w:rsidRDefault="00B35AA9" w:rsidP="008A76A5">
            <w:r>
              <w:t>Прочие доходы от оказания платных услуг (работ) получателями средств бюджетов городских округов</w:t>
            </w:r>
            <w:r w:rsidRPr="00B35AA9">
              <w:rPr>
                <w:vertAlign w:val="superscript"/>
              </w:rPr>
              <w:t>1</w:t>
            </w:r>
          </w:p>
        </w:tc>
      </w:tr>
      <w:tr w:rsidR="00B35AA9" w:rsidTr="00B35AA9">
        <w:trPr>
          <w:cantSplit/>
        </w:trPr>
        <w:tc>
          <w:tcPr>
            <w:tcW w:w="1396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>252</w:t>
            </w:r>
          </w:p>
        </w:tc>
        <w:tc>
          <w:tcPr>
            <w:tcW w:w="2945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 xml:space="preserve">1 13 02064 04 0000 130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B35AA9" w:rsidRDefault="00B35AA9" w:rsidP="008A76A5">
            <w: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B35AA9" w:rsidTr="00B35AA9">
        <w:trPr>
          <w:cantSplit/>
        </w:trPr>
        <w:tc>
          <w:tcPr>
            <w:tcW w:w="1396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>252</w:t>
            </w:r>
          </w:p>
        </w:tc>
        <w:tc>
          <w:tcPr>
            <w:tcW w:w="2945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 xml:space="preserve">1 13 02994 04 0000 130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B35AA9" w:rsidRDefault="00B35AA9" w:rsidP="008A76A5">
            <w:r>
              <w:t>Прочие доходы от компенсации затрат бюджетов городских округов</w:t>
            </w:r>
            <w:r w:rsidRPr="00B35AA9">
              <w:rPr>
                <w:vertAlign w:val="superscript"/>
              </w:rPr>
              <w:t>1</w:t>
            </w:r>
          </w:p>
        </w:tc>
      </w:tr>
      <w:tr w:rsidR="00B35AA9" w:rsidTr="00B35AA9">
        <w:trPr>
          <w:cantSplit/>
        </w:trPr>
        <w:tc>
          <w:tcPr>
            <w:tcW w:w="1396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>252</w:t>
            </w:r>
          </w:p>
        </w:tc>
        <w:tc>
          <w:tcPr>
            <w:tcW w:w="2945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 xml:space="preserve">1 16 01053 01 0000 140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B35AA9" w:rsidRDefault="00B35AA9" w:rsidP="008A76A5">
            <w: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  <w:r w:rsidRPr="00B35AA9">
              <w:rPr>
                <w:vertAlign w:val="superscript"/>
              </w:rPr>
              <w:t>1</w:t>
            </w:r>
          </w:p>
        </w:tc>
      </w:tr>
      <w:tr w:rsidR="00B35AA9" w:rsidTr="00B35AA9">
        <w:trPr>
          <w:cantSplit/>
        </w:trPr>
        <w:tc>
          <w:tcPr>
            <w:tcW w:w="1396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>252</w:t>
            </w:r>
          </w:p>
        </w:tc>
        <w:tc>
          <w:tcPr>
            <w:tcW w:w="2945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 xml:space="preserve">1 16 01063 01 0000 140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B35AA9" w:rsidRDefault="00B35AA9" w:rsidP="008A76A5">
            <w: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  <w:r w:rsidRPr="00B35AA9">
              <w:rPr>
                <w:vertAlign w:val="superscript"/>
              </w:rPr>
              <w:t>1</w:t>
            </w:r>
          </w:p>
        </w:tc>
      </w:tr>
      <w:tr w:rsidR="00B35AA9" w:rsidTr="00B35AA9">
        <w:trPr>
          <w:cantSplit/>
        </w:trPr>
        <w:tc>
          <w:tcPr>
            <w:tcW w:w="1396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>252</w:t>
            </w:r>
          </w:p>
        </w:tc>
        <w:tc>
          <w:tcPr>
            <w:tcW w:w="2945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 xml:space="preserve">1 16 01073 01 0000 140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B35AA9" w:rsidRDefault="00B35AA9" w:rsidP="008A76A5">
            <w: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  <w:r w:rsidRPr="00B35AA9">
              <w:rPr>
                <w:vertAlign w:val="superscript"/>
              </w:rPr>
              <w:t>1</w:t>
            </w:r>
          </w:p>
        </w:tc>
      </w:tr>
      <w:tr w:rsidR="00B35AA9" w:rsidTr="00B35AA9">
        <w:trPr>
          <w:cantSplit/>
        </w:trPr>
        <w:tc>
          <w:tcPr>
            <w:tcW w:w="1396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lastRenderedPageBreak/>
              <w:t>252</w:t>
            </w:r>
          </w:p>
        </w:tc>
        <w:tc>
          <w:tcPr>
            <w:tcW w:w="2945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 xml:space="preserve">1 16 01083 01 0000 140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B35AA9" w:rsidRDefault="00B35AA9" w:rsidP="008A76A5">
            <w: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</w:t>
            </w:r>
            <w:r w:rsidRPr="00B35AA9">
              <w:rPr>
                <w:vertAlign w:val="superscript"/>
              </w:rPr>
              <w:t>1</w:t>
            </w:r>
          </w:p>
        </w:tc>
      </w:tr>
      <w:tr w:rsidR="00B35AA9" w:rsidTr="00B35AA9">
        <w:trPr>
          <w:cantSplit/>
        </w:trPr>
        <w:tc>
          <w:tcPr>
            <w:tcW w:w="1396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>252</w:t>
            </w:r>
          </w:p>
        </w:tc>
        <w:tc>
          <w:tcPr>
            <w:tcW w:w="2945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 xml:space="preserve">1 16 01113 01 0000 140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B35AA9" w:rsidRDefault="00B35AA9" w:rsidP="008A76A5">
            <w:r>
              <w:t>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 на транспорте, налагаемые мировыми судьями, комиссиями по делам несовершеннолетних и защите их прав</w:t>
            </w:r>
            <w:r w:rsidRPr="00B35AA9">
              <w:rPr>
                <w:vertAlign w:val="superscript"/>
              </w:rPr>
              <w:t>1</w:t>
            </w:r>
          </w:p>
        </w:tc>
      </w:tr>
      <w:tr w:rsidR="00B35AA9" w:rsidTr="00B35AA9">
        <w:trPr>
          <w:cantSplit/>
        </w:trPr>
        <w:tc>
          <w:tcPr>
            <w:tcW w:w="1396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>252</w:t>
            </w:r>
          </w:p>
        </w:tc>
        <w:tc>
          <w:tcPr>
            <w:tcW w:w="2945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 xml:space="preserve">1 16 01123 01 0000 140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B35AA9" w:rsidRDefault="00B35AA9" w:rsidP="008A76A5">
            <w:r>
              <w:t>Административные штрафы, установленные Главой 12 Кодекса Российской Федерации об административных правонарушениях, за административные правонарушения в области дорожного движения, налагаемые мировыми судьями, комиссиями по делам несовершеннолетних и защите их прав</w:t>
            </w:r>
            <w:r w:rsidRPr="00B35AA9">
              <w:rPr>
                <w:vertAlign w:val="superscript"/>
              </w:rPr>
              <w:t>1</w:t>
            </w:r>
          </w:p>
        </w:tc>
      </w:tr>
      <w:tr w:rsidR="00B35AA9" w:rsidTr="00B35AA9">
        <w:trPr>
          <w:cantSplit/>
        </w:trPr>
        <w:tc>
          <w:tcPr>
            <w:tcW w:w="1396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>252</w:t>
            </w:r>
          </w:p>
        </w:tc>
        <w:tc>
          <w:tcPr>
            <w:tcW w:w="2945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 xml:space="preserve">1 16 01193 01 0000 140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B35AA9" w:rsidRDefault="00B35AA9" w:rsidP="008A76A5">
            <w: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  <w:r w:rsidRPr="00B35AA9">
              <w:rPr>
                <w:vertAlign w:val="superscript"/>
              </w:rPr>
              <w:t>1</w:t>
            </w:r>
          </w:p>
        </w:tc>
      </w:tr>
      <w:tr w:rsidR="00B35AA9" w:rsidTr="00B35AA9">
        <w:trPr>
          <w:cantSplit/>
        </w:trPr>
        <w:tc>
          <w:tcPr>
            <w:tcW w:w="1396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>252</w:t>
            </w:r>
          </w:p>
        </w:tc>
        <w:tc>
          <w:tcPr>
            <w:tcW w:w="2945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 xml:space="preserve">1 16 01203 01 0000 140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B35AA9" w:rsidRDefault="00B35AA9" w:rsidP="008A76A5">
            <w: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  <w:r w:rsidRPr="00B35AA9">
              <w:rPr>
                <w:vertAlign w:val="superscript"/>
              </w:rPr>
              <w:t>1</w:t>
            </w:r>
          </w:p>
        </w:tc>
      </w:tr>
      <w:tr w:rsidR="00B35AA9" w:rsidTr="00B35AA9">
        <w:trPr>
          <w:cantSplit/>
        </w:trPr>
        <w:tc>
          <w:tcPr>
            <w:tcW w:w="1396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>252</w:t>
            </w:r>
          </w:p>
        </w:tc>
        <w:tc>
          <w:tcPr>
            <w:tcW w:w="2945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 xml:space="preserve">1 16 02010 02 0000 140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B35AA9" w:rsidRDefault="00B35AA9" w:rsidP="008A76A5">
            <w:r>
              <w:t>Административные штрафы, установленные законами субъектов Российской Федерации об административных правонарушениях, за нарушение законов и иных нормативных правовых актов субъектов Российской Федерации</w:t>
            </w:r>
            <w:r w:rsidRPr="00B35AA9">
              <w:rPr>
                <w:vertAlign w:val="superscript"/>
              </w:rPr>
              <w:t>1</w:t>
            </w:r>
          </w:p>
        </w:tc>
      </w:tr>
      <w:tr w:rsidR="00B35AA9" w:rsidTr="00B35AA9">
        <w:trPr>
          <w:cantSplit/>
        </w:trPr>
        <w:tc>
          <w:tcPr>
            <w:tcW w:w="1396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>252</w:t>
            </w:r>
          </w:p>
        </w:tc>
        <w:tc>
          <w:tcPr>
            <w:tcW w:w="2945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 xml:space="preserve">1 16 07010 04 0000 140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B35AA9" w:rsidRDefault="00B35AA9" w:rsidP="008A76A5">
            <w: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</w:tr>
      <w:tr w:rsidR="00B35AA9" w:rsidTr="00B35AA9">
        <w:trPr>
          <w:cantSplit/>
        </w:trPr>
        <w:tc>
          <w:tcPr>
            <w:tcW w:w="1396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>252</w:t>
            </w:r>
          </w:p>
        </w:tc>
        <w:tc>
          <w:tcPr>
            <w:tcW w:w="2945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 xml:space="preserve">1 16 07090 04 0000 140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B35AA9" w:rsidRDefault="00B35AA9" w:rsidP="008A76A5">
            <w: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</w:tr>
      <w:tr w:rsidR="00B35AA9" w:rsidTr="00B35AA9">
        <w:trPr>
          <w:cantSplit/>
        </w:trPr>
        <w:tc>
          <w:tcPr>
            <w:tcW w:w="1396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>252</w:t>
            </w:r>
          </w:p>
        </w:tc>
        <w:tc>
          <w:tcPr>
            <w:tcW w:w="2945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 xml:space="preserve">1 16 10031 04 0000 140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B35AA9" w:rsidRDefault="00B35AA9" w:rsidP="008A76A5">
            <w: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B35AA9" w:rsidTr="00B35AA9">
        <w:trPr>
          <w:cantSplit/>
        </w:trPr>
        <w:tc>
          <w:tcPr>
            <w:tcW w:w="1396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lastRenderedPageBreak/>
              <w:t>252</w:t>
            </w:r>
          </w:p>
        </w:tc>
        <w:tc>
          <w:tcPr>
            <w:tcW w:w="2945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 xml:space="preserve">1 16 10061 04 0000 140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B35AA9" w:rsidRDefault="00B35AA9" w:rsidP="008A76A5">
            <w: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B35AA9" w:rsidTr="00B35AA9">
        <w:trPr>
          <w:cantSplit/>
        </w:trPr>
        <w:tc>
          <w:tcPr>
            <w:tcW w:w="1396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>252</w:t>
            </w:r>
          </w:p>
        </w:tc>
        <w:tc>
          <w:tcPr>
            <w:tcW w:w="2945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 xml:space="preserve">1 16 10081 04 0000 140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B35AA9" w:rsidRDefault="00B35AA9" w:rsidP="008A76A5">
            <w:r>
              <w:t>Платежи в целях возмещения ущерба при расторжении муниципального контракта, заключенного с муниципальным органом городского округа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B35AA9" w:rsidTr="00B35AA9">
        <w:trPr>
          <w:cantSplit/>
        </w:trPr>
        <w:tc>
          <w:tcPr>
            <w:tcW w:w="1396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>252</w:t>
            </w:r>
          </w:p>
        </w:tc>
        <w:tc>
          <w:tcPr>
            <w:tcW w:w="2945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 xml:space="preserve">1 16 10123 01 0000 140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B35AA9" w:rsidRDefault="00B35AA9" w:rsidP="008A76A5"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  <w:r w:rsidRPr="00B35AA9">
              <w:rPr>
                <w:vertAlign w:val="superscript"/>
              </w:rPr>
              <w:t>1</w:t>
            </w:r>
          </w:p>
        </w:tc>
      </w:tr>
      <w:tr w:rsidR="00B35AA9" w:rsidTr="00B35AA9">
        <w:trPr>
          <w:cantSplit/>
        </w:trPr>
        <w:tc>
          <w:tcPr>
            <w:tcW w:w="1396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>252</w:t>
            </w:r>
          </w:p>
        </w:tc>
        <w:tc>
          <w:tcPr>
            <w:tcW w:w="2945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 xml:space="preserve">1 17 01040 04 0000 180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B35AA9" w:rsidRDefault="00B35AA9" w:rsidP="008A76A5">
            <w:r>
              <w:t>Невыясненные поступления, зачисляемые в бюджеты городских округов</w:t>
            </w:r>
          </w:p>
        </w:tc>
      </w:tr>
      <w:tr w:rsidR="00B35AA9" w:rsidTr="00B35AA9">
        <w:trPr>
          <w:cantSplit/>
        </w:trPr>
        <w:tc>
          <w:tcPr>
            <w:tcW w:w="1396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>252</w:t>
            </w:r>
          </w:p>
        </w:tc>
        <w:tc>
          <w:tcPr>
            <w:tcW w:w="2945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 xml:space="preserve">1 17 05040 04 0000 180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B35AA9" w:rsidRDefault="00B35AA9" w:rsidP="008A76A5">
            <w:r>
              <w:t>Прочие неналоговые доходы бюджетов городских округов</w:t>
            </w:r>
          </w:p>
        </w:tc>
      </w:tr>
      <w:tr w:rsidR="00B35AA9" w:rsidTr="00B35AA9">
        <w:trPr>
          <w:cantSplit/>
        </w:trPr>
        <w:tc>
          <w:tcPr>
            <w:tcW w:w="1396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>252</w:t>
            </w:r>
          </w:p>
        </w:tc>
        <w:tc>
          <w:tcPr>
            <w:tcW w:w="2945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 xml:space="preserve">2 18 04000 04 0000 150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B35AA9" w:rsidRDefault="00B35AA9" w:rsidP="008A76A5">
            <w:r>
              <w:t>Доходы бюджетов городских округов от возврата организациями остатков субсидий прошлых лет</w:t>
            </w:r>
            <w:r w:rsidRPr="00B35AA9">
              <w:rPr>
                <w:vertAlign w:val="superscript"/>
              </w:rPr>
              <w:t>3</w:t>
            </w:r>
          </w:p>
        </w:tc>
      </w:tr>
      <w:tr w:rsidR="00B35AA9" w:rsidTr="00B35AA9">
        <w:trPr>
          <w:cantSplit/>
        </w:trPr>
        <w:tc>
          <w:tcPr>
            <w:tcW w:w="1396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>253</w:t>
            </w:r>
          </w:p>
        </w:tc>
        <w:tc>
          <w:tcPr>
            <w:tcW w:w="2945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 xml:space="preserve">     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>АДМИНИСТРАЦИЯ ФРУНЗЕНСКОГО РАЙОНА МУНИЦИПАЛЬНОГО ОБРАЗОВАНИЯ «ГОРОД САРАТОВ»</w:t>
            </w:r>
          </w:p>
        </w:tc>
      </w:tr>
      <w:tr w:rsidR="00B35AA9" w:rsidTr="00B35AA9">
        <w:trPr>
          <w:cantSplit/>
        </w:trPr>
        <w:tc>
          <w:tcPr>
            <w:tcW w:w="1396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>253</w:t>
            </w:r>
          </w:p>
        </w:tc>
        <w:tc>
          <w:tcPr>
            <w:tcW w:w="2945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 xml:space="preserve">1 11 05034 04 0000 120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B35AA9" w:rsidRDefault="00B35AA9" w:rsidP="008A76A5">
            <w: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B35AA9" w:rsidTr="00B35AA9">
        <w:trPr>
          <w:cantSplit/>
        </w:trPr>
        <w:tc>
          <w:tcPr>
            <w:tcW w:w="1396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>253</w:t>
            </w:r>
          </w:p>
        </w:tc>
        <w:tc>
          <w:tcPr>
            <w:tcW w:w="2945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 xml:space="preserve">1 11 09044 04 0000 120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B35AA9" w:rsidRDefault="00B35AA9" w:rsidP="008A76A5">
            <w: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  <w:r w:rsidRPr="00B35AA9">
              <w:rPr>
                <w:vertAlign w:val="superscript"/>
              </w:rPr>
              <w:t>1</w:t>
            </w:r>
          </w:p>
        </w:tc>
      </w:tr>
      <w:tr w:rsidR="00B35AA9" w:rsidTr="00B35AA9">
        <w:trPr>
          <w:cantSplit/>
        </w:trPr>
        <w:tc>
          <w:tcPr>
            <w:tcW w:w="1396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>253</w:t>
            </w:r>
          </w:p>
        </w:tc>
        <w:tc>
          <w:tcPr>
            <w:tcW w:w="2945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 xml:space="preserve">1 13 01994 04 0000 130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B35AA9" w:rsidRDefault="00B35AA9" w:rsidP="008A76A5">
            <w:r>
              <w:t>Прочие доходы от оказания платных услуг (работ) получателями средств бюджетов городских округов</w:t>
            </w:r>
            <w:r w:rsidRPr="00B35AA9">
              <w:rPr>
                <w:vertAlign w:val="superscript"/>
              </w:rPr>
              <w:t>1</w:t>
            </w:r>
          </w:p>
        </w:tc>
      </w:tr>
      <w:tr w:rsidR="00B35AA9" w:rsidTr="00B35AA9">
        <w:trPr>
          <w:cantSplit/>
        </w:trPr>
        <w:tc>
          <w:tcPr>
            <w:tcW w:w="1396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>253</w:t>
            </w:r>
          </w:p>
        </w:tc>
        <w:tc>
          <w:tcPr>
            <w:tcW w:w="2945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 xml:space="preserve">1 13 02064 04 0000 130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B35AA9" w:rsidRDefault="00B35AA9" w:rsidP="008A76A5">
            <w: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B35AA9" w:rsidTr="00B35AA9">
        <w:trPr>
          <w:cantSplit/>
        </w:trPr>
        <w:tc>
          <w:tcPr>
            <w:tcW w:w="1396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>253</w:t>
            </w:r>
          </w:p>
        </w:tc>
        <w:tc>
          <w:tcPr>
            <w:tcW w:w="2945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 xml:space="preserve">1 13 02994 04 0000 130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B35AA9" w:rsidRDefault="00B35AA9" w:rsidP="008A76A5">
            <w:r>
              <w:t>Прочие доходы от компенсации затрат бюджетов городских округов</w:t>
            </w:r>
            <w:r w:rsidRPr="00B35AA9">
              <w:rPr>
                <w:vertAlign w:val="superscript"/>
              </w:rPr>
              <w:t>1</w:t>
            </w:r>
          </w:p>
        </w:tc>
      </w:tr>
      <w:tr w:rsidR="00B35AA9" w:rsidTr="00B35AA9">
        <w:trPr>
          <w:cantSplit/>
        </w:trPr>
        <w:tc>
          <w:tcPr>
            <w:tcW w:w="1396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>253</w:t>
            </w:r>
          </w:p>
        </w:tc>
        <w:tc>
          <w:tcPr>
            <w:tcW w:w="2945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 xml:space="preserve">1 14 02042 04 0000 440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B35AA9" w:rsidRDefault="00B35AA9" w:rsidP="008A76A5">
            <w: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B35AA9" w:rsidTr="00B35AA9">
        <w:trPr>
          <w:cantSplit/>
        </w:trPr>
        <w:tc>
          <w:tcPr>
            <w:tcW w:w="1396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lastRenderedPageBreak/>
              <w:t>253</w:t>
            </w:r>
          </w:p>
        </w:tc>
        <w:tc>
          <w:tcPr>
            <w:tcW w:w="2945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 xml:space="preserve">1 16 01053 01 0000 140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B35AA9" w:rsidRDefault="00B35AA9" w:rsidP="008A76A5">
            <w: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  <w:r w:rsidRPr="00B35AA9">
              <w:rPr>
                <w:vertAlign w:val="superscript"/>
              </w:rPr>
              <w:t>1</w:t>
            </w:r>
          </w:p>
        </w:tc>
      </w:tr>
      <w:tr w:rsidR="00B35AA9" w:rsidTr="00B35AA9">
        <w:trPr>
          <w:cantSplit/>
        </w:trPr>
        <w:tc>
          <w:tcPr>
            <w:tcW w:w="1396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>253</w:t>
            </w:r>
          </w:p>
        </w:tc>
        <w:tc>
          <w:tcPr>
            <w:tcW w:w="2945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 xml:space="preserve">1 16 01063 01 0000 140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B35AA9" w:rsidRDefault="00B35AA9" w:rsidP="008A76A5">
            <w: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  <w:r w:rsidRPr="00B35AA9">
              <w:rPr>
                <w:vertAlign w:val="superscript"/>
              </w:rPr>
              <w:t>1</w:t>
            </w:r>
          </w:p>
        </w:tc>
      </w:tr>
      <w:tr w:rsidR="00B35AA9" w:rsidTr="00B35AA9">
        <w:trPr>
          <w:cantSplit/>
        </w:trPr>
        <w:tc>
          <w:tcPr>
            <w:tcW w:w="1396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>253</w:t>
            </w:r>
          </w:p>
        </w:tc>
        <w:tc>
          <w:tcPr>
            <w:tcW w:w="2945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 xml:space="preserve">1 16 01073 01 0000 140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B35AA9" w:rsidRDefault="00B35AA9" w:rsidP="008A76A5">
            <w: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  <w:r w:rsidRPr="00B35AA9">
              <w:rPr>
                <w:vertAlign w:val="superscript"/>
              </w:rPr>
              <w:t>1</w:t>
            </w:r>
          </w:p>
        </w:tc>
      </w:tr>
      <w:tr w:rsidR="00B35AA9" w:rsidTr="00B35AA9">
        <w:trPr>
          <w:cantSplit/>
        </w:trPr>
        <w:tc>
          <w:tcPr>
            <w:tcW w:w="1396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>253</w:t>
            </w:r>
          </w:p>
        </w:tc>
        <w:tc>
          <w:tcPr>
            <w:tcW w:w="2945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 xml:space="preserve">1 16 01083 01 0000 140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B35AA9" w:rsidRDefault="00B35AA9" w:rsidP="008A76A5">
            <w: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</w:t>
            </w:r>
            <w:r w:rsidRPr="00B35AA9">
              <w:rPr>
                <w:vertAlign w:val="superscript"/>
              </w:rPr>
              <w:t>1</w:t>
            </w:r>
          </w:p>
        </w:tc>
      </w:tr>
      <w:tr w:rsidR="00B35AA9" w:rsidTr="00B35AA9">
        <w:trPr>
          <w:cantSplit/>
        </w:trPr>
        <w:tc>
          <w:tcPr>
            <w:tcW w:w="1396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>253</w:t>
            </w:r>
          </w:p>
        </w:tc>
        <w:tc>
          <w:tcPr>
            <w:tcW w:w="2945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 xml:space="preserve">1 16 01113 01 0000 140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B35AA9" w:rsidRDefault="00B35AA9" w:rsidP="008A76A5">
            <w:r>
              <w:t>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 на транспорте, налагаемые мировыми судьями, комиссиями по делам несовершеннолетних и защите их прав</w:t>
            </w:r>
            <w:r w:rsidRPr="00B35AA9">
              <w:rPr>
                <w:vertAlign w:val="superscript"/>
              </w:rPr>
              <w:t>1</w:t>
            </w:r>
          </w:p>
        </w:tc>
      </w:tr>
      <w:tr w:rsidR="00B35AA9" w:rsidTr="00B35AA9">
        <w:trPr>
          <w:cantSplit/>
        </w:trPr>
        <w:tc>
          <w:tcPr>
            <w:tcW w:w="1396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>253</w:t>
            </w:r>
          </w:p>
        </w:tc>
        <w:tc>
          <w:tcPr>
            <w:tcW w:w="2945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 xml:space="preserve">1 16 01123 01 0000 140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B35AA9" w:rsidRDefault="00B35AA9" w:rsidP="008A76A5">
            <w:r>
              <w:t>Административные штрафы, установленные Главой 12 Кодекса Российской Федерации об административных правонарушениях, за административные правонарушения в области дорожного движения, налагаемые мировыми судьями, комиссиями по делам несовершеннолетних и защите их прав</w:t>
            </w:r>
            <w:r w:rsidRPr="00B35AA9">
              <w:rPr>
                <w:vertAlign w:val="superscript"/>
              </w:rPr>
              <w:t>1</w:t>
            </w:r>
          </w:p>
        </w:tc>
      </w:tr>
      <w:tr w:rsidR="00B35AA9" w:rsidTr="00B35AA9">
        <w:trPr>
          <w:cantSplit/>
        </w:trPr>
        <w:tc>
          <w:tcPr>
            <w:tcW w:w="1396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>253</w:t>
            </w:r>
          </w:p>
        </w:tc>
        <w:tc>
          <w:tcPr>
            <w:tcW w:w="2945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 xml:space="preserve">1 16 01193 01 0000 140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B35AA9" w:rsidRDefault="00B35AA9" w:rsidP="008A76A5">
            <w: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  <w:r w:rsidRPr="00B35AA9">
              <w:rPr>
                <w:vertAlign w:val="superscript"/>
              </w:rPr>
              <w:t>1</w:t>
            </w:r>
          </w:p>
        </w:tc>
      </w:tr>
      <w:tr w:rsidR="00B35AA9" w:rsidTr="00B35AA9">
        <w:trPr>
          <w:cantSplit/>
        </w:trPr>
        <w:tc>
          <w:tcPr>
            <w:tcW w:w="1396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lastRenderedPageBreak/>
              <w:t>253</w:t>
            </w:r>
          </w:p>
        </w:tc>
        <w:tc>
          <w:tcPr>
            <w:tcW w:w="2945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 xml:space="preserve">1 16 01203 01 0000 140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B35AA9" w:rsidRDefault="00B35AA9" w:rsidP="008A76A5">
            <w: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  <w:r w:rsidRPr="00B35AA9">
              <w:rPr>
                <w:vertAlign w:val="superscript"/>
              </w:rPr>
              <w:t>1</w:t>
            </w:r>
          </w:p>
        </w:tc>
      </w:tr>
      <w:tr w:rsidR="00B35AA9" w:rsidTr="00B35AA9">
        <w:trPr>
          <w:cantSplit/>
        </w:trPr>
        <w:tc>
          <w:tcPr>
            <w:tcW w:w="1396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>253</w:t>
            </w:r>
          </w:p>
        </w:tc>
        <w:tc>
          <w:tcPr>
            <w:tcW w:w="2945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 xml:space="preserve">1 16 02010 02 0000 140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B35AA9" w:rsidRDefault="00B35AA9" w:rsidP="008A76A5">
            <w:r>
              <w:t>Административные штрафы, установленные законами субъектов Российской Федерации об административных правонарушениях, за нарушение законов и иных нормативных правовых актов субъектов Российской Федерации</w:t>
            </w:r>
            <w:r w:rsidRPr="00B35AA9">
              <w:rPr>
                <w:vertAlign w:val="superscript"/>
              </w:rPr>
              <w:t>1</w:t>
            </w:r>
          </w:p>
        </w:tc>
      </w:tr>
      <w:tr w:rsidR="00B35AA9" w:rsidTr="00B35AA9">
        <w:trPr>
          <w:cantSplit/>
        </w:trPr>
        <w:tc>
          <w:tcPr>
            <w:tcW w:w="1396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>253</w:t>
            </w:r>
          </w:p>
        </w:tc>
        <w:tc>
          <w:tcPr>
            <w:tcW w:w="2945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 xml:space="preserve">1 16 07010 04 0000 140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B35AA9" w:rsidRDefault="00B35AA9" w:rsidP="008A76A5">
            <w: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</w:tr>
      <w:tr w:rsidR="00B35AA9" w:rsidTr="00B35AA9">
        <w:trPr>
          <w:cantSplit/>
        </w:trPr>
        <w:tc>
          <w:tcPr>
            <w:tcW w:w="1396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>253</w:t>
            </w:r>
          </w:p>
        </w:tc>
        <w:tc>
          <w:tcPr>
            <w:tcW w:w="2945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 xml:space="preserve">1 16 07090 04 0000 140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B35AA9" w:rsidRDefault="00B35AA9" w:rsidP="008A76A5">
            <w: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</w:tr>
      <w:tr w:rsidR="00B35AA9" w:rsidTr="00B35AA9">
        <w:trPr>
          <w:cantSplit/>
        </w:trPr>
        <w:tc>
          <w:tcPr>
            <w:tcW w:w="1396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>253</w:t>
            </w:r>
          </w:p>
        </w:tc>
        <w:tc>
          <w:tcPr>
            <w:tcW w:w="2945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 xml:space="preserve">1 16 10031 04 0000 140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B35AA9" w:rsidRDefault="00B35AA9" w:rsidP="008A76A5">
            <w: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B35AA9" w:rsidTr="00B35AA9">
        <w:trPr>
          <w:cantSplit/>
        </w:trPr>
        <w:tc>
          <w:tcPr>
            <w:tcW w:w="1396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>253</w:t>
            </w:r>
          </w:p>
        </w:tc>
        <w:tc>
          <w:tcPr>
            <w:tcW w:w="2945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 xml:space="preserve">1 16 10061 04 0000 140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B35AA9" w:rsidRDefault="00B35AA9" w:rsidP="008A76A5">
            <w: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B35AA9" w:rsidTr="00B35AA9">
        <w:trPr>
          <w:cantSplit/>
        </w:trPr>
        <w:tc>
          <w:tcPr>
            <w:tcW w:w="1396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>253</w:t>
            </w:r>
          </w:p>
        </w:tc>
        <w:tc>
          <w:tcPr>
            <w:tcW w:w="2945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 xml:space="preserve">1 16 10081 04 0000 140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B35AA9" w:rsidRDefault="00B35AA9" w:rsidP="008A76A5">
            <w:r>
              <w:t>Платежи в целях возмещения ущерба при расторжении муниципального контракта, заключенного с муниципальным органом городского округа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B35AA9" w:rsidTr="00B35AA9">
        <w:trPr>
          <w:cantSplit/>
        </w:trPr>
        <w:tc>
          <w:tcPr>
            <w:tcW w:w="1396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>253</w:t>
            </w:r>
          </w:p>
        </w:tc>
        <w:tc>
          <w:tcPr>
            <w:tcW w:w="2945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 xml:space="preserve">1 16 10123 01 0000 140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B35AA9" w:rsidRDefault="00B35AA9" w:rsidP="008A76A5"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  <w:r w:rsidRPr="00B35AA9">
              <w:rPr>
                <w:vertAlign w:val="superscript"/>
              </w:rPr>
              <w:t>1</w:t>
            </w:r>
          </w:p>
        </w:tc>
      </w:tr>
      <w:tr w:rsidR="00B35AA9" w:rsidTr="00B35AA9">
        <w:trPr>
          <w:cantSplit/>
        </w:trPr>
        <w:tc>
          <w:tcPr>
            <w:tcW w:w="1396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>253</w:t>
            </w:r>
          </w:p>
        </w:tc>
        <w:tc>
          <w:tcPr>
            <w:tcW w:w="2945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 xml:space="preserve">1 17 01040 04 0000 180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B35AA9" w:rsidRDefault="00B35AA9" w:rsidP="008A76A5">
            <w:r>
              <w:t>Невыясненные поступления, зачисляемые в бюджеты городских округов</w:t>
            </w:r>
          </w:p>
        </w:tc>
      </w:tr>
      <w:tr w:rsidR="00B35AA9" w:rsidTr="00B35AA9">
        <w:trPr>
          <w:cantSplit/>
        </w:trPr>
        <w:tc>
          <w:tcPr>
            <w:tcW w:w="1396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>253</w:t>
            </w:r>
          </w:p>
        </w:tc>
        <w:tc>
          <w:tcPr>
            <w:tcW w:w="2945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 xml:space="preserve">1 17 05040 04 0000 180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B35AA9" w:rsidRDefault="00B35AA9" w:rsidP="008A76A5">
            <w:r>
              <w:t>Прочие неналоговые доходы бюджетов городских округов</w:t>
            </w:r>
          </w:p>
        </w:tc>
      </w:tr>
      <w:tr w:rsidR="00B35AA9" w:rsidTr="00B35AA9">
        <w:trPr>
          <w:cantSplit/>
        </w:trPr>
        <w:tc>
          <w:tcPr>
            <w:tcW w:w="1396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>253</w:t>
            </w:r>
          </w:p>
        </w:tc>
        <w:tc>
          <w:tcPr>
            <w:tcW w:w="2945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 xml:space="preserve">2 18 04000 04 0000 150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B35AA9" w:rsidRDefault="00B35AA9" w:rsidP="008A76A5">
            <w:r>
              <w:t>Доходы бюджетов городских округов от возврата организациями остатков субсидий прошлых лет</w:t>
            </w:r>
            <w:r w:rsidRPr="00B35AA9">
              <w:rPr>
                <w:vertAlign w:val="superscript"/>
              </w:rPr>
              <w:t>3</w:t>
            </w:r>
          </w:p>
        </w:tc>
      </w:tr>
      <w:tr w:rsidR="00B35AA9" w:rsidTr="00B35AA9">
        <w:trPr>
          <w:cantSplit/>
        </w:trPr>
        <w:tc>
          <w:tcPr>
            <w:tcW w:w="1396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>254</w:t>
            </w:r>
          </w:p>
        </w:tc>
        <w:tc>
          <w:tcPr>
            <w:tcW w:w="2945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 xml:space="preserve">     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>АДМИНИСТРАЦИЯ КИРОВСКОГО РАЙОНА МУНИЦИПАЛЬНОГО ОБРАЗОВАНИЯ «ГОРОД САРАТОВ»</w:t>
            </w:r>
          </w:p>
        </w:tc>
      </w:tr>
      <w:tr w:rsidR="00B35AA9" w:rsidTr="00B35AA9">
        <w:trPr>
          <w:cantSplit/>
        </w:trPr>
        <w:tc>
          <w:tcPr>
            <w:tcW w:w="1396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lastRenderedPageBreak/>
              <w:t>254</w:t>
            </w:r>
          </w:p>
        </w:tc>
        <w:tc>
          <w:tcPr>
            <w:tcW w:w="2945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 xml:space="preserve">1 11 05034 04 0000 120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B35AA9" w:rsidRDefault="00B35AA9" w:rsidP="008A76A5">
            <w: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B35AA9" w:rsidTr="00B35AA9">
        <w:trPr>
          <w:cantSplit/>
        </w:trPr>
        <w:tc>
          <w:tcPr>
            <w:tcW w:w="1396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>254</w:t>
            </w:r>
          </w:p>
        </w:tc>
        <w:tc>
          <w:tcPr>
            <w:tcW w:w="2945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 xml:space="preserve">1 11 09044 04 0000 120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B35AA9" w:rsidRDefault="00B35AA9" w:rsidP="008A76A5">
            <w: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  <w:r w:rsidRPr="00B35AA9">
              <w:rPr>
                <w:vertAlign w:val="superscript"/>
              </w:rPr>
              <w:t>1</w:t>
            </w:r>
          </w:p>
        </w:tc>
      </w:tr>
      <w:tr w:rsidR="00B35AA9" w:rsidTr="00B35AA9">
        <w:trPr>
          <w:cantSplit/>
        </w:trPr>
        <w:tc>
          <w:tcPr>
            <w:tcW w:w="1396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>254</w:t>
            </w:r>
          </w:p>
        </w:tc>
        <w:tc>
          <w:tcPr>
            <w:tcW w:w="2945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 xml:space="preserve">1 13 01994 04 0000 130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B35AA9" w:rsidRDefault="00B35AA9" w:rsidP="008A76A5">
            <w:r>
              <w:t>Прочие доходы от оказания платных услуг (работ) получателями средств бюджетов городских округов</w:t>
            </w:r>
            <w:r w:rsidRPr="00B35AA9">
              <w:rPr>
                <w:vertAlign w:val="superscript"/>
              </w:rPr>
              <w:t>1</w:t>
            </w:r>
          </w:p>
        </w:tc>
      </w:tr>
      <w:tr w:rsidR="00B35AA9" w:rsidTr="00B35AA9">
        <w:trPr>
          <w:cantSplit/>
        </w:trPr>
        <w:tc>
          <w:tcPr>
            <w:tcW w:w="1396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>254</w:t>
            </w:r>
          </w:p>
        </w:tc>
        <w:tc>
          <w:tcPr>
            <w:tcW w:w="2945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 xml:space="preserve">1 13 02064 04 0000 130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B35AA9" w:rsidRDefault="00B35AA9" w:rsidP="008A76A5">
            <w: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B35AA9" w:rsidTr="00B35AA9">
        <w:trPr>
          <w:cantSplit/>
        </w:trPr>
        <w:tc>
          <w:tcPr>
            <w:tcW w:w="1396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>254</w:t>
            </w:r>
          </w:p>
        </w:tc>
        <w:tc>
          <w:tcPr>
            <w:tcW w:w="2945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 xml:space="preserve">1 13 02994 04 0000 130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B35AA9" w:rsidRDefault="00B35AA9" w:rsidP="008A76A5">
            <w:r>
              <w:t>Прочие доходы от компенсации затрат бюджетов городских округов</w:t>
            </w:r>
            <w:r w:rsidRPr="00B35AA9">
              <w:rPr>
                <w:vertAlign w:val="superscript"/>
              </w:rPr>
              <w:t>1</w:t>
            </w:r>
          </w:p>
        </w:tc>
      </w:tr>
      <w:tr w:rsidR="00B35AA9" w:rsidTr="00B35AA9">
        <w:trPr>
          <w:cantSplit/>
        </w:trPr>
        <w:tc>
          <w:tcPr>
            <w:tcW w:w="1396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>254</w:t>
            </w:r>
          </w:p>
        </w:tc>
        <w:tc>
          <w:tcPr>
            <w:tcW w:w="2945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 xml:space="preserve">1 16 01053 01 0000 140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B35AA9" w:rsidRDefault="00B35AA9" w:rsidP="008A76A5">
            <w: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  <w:r w:rsidRPr="00B35AA9">
              <w:rPr>
                <w:vertAlign w:val="superscript"/>
              </w:rPr>
              <w:t>1</w:t>
            </w:r>
          </w:p>
        </w:tc>
      </w:tr>
      <w:tr w:rsidR="00B35AA9" w:rsidTr="00B35AA9">
        <w:trPr>
          <w:cantSplit/>
        </w:trPr>
        <w:tc>
          <w:tcPr>
            <w:tcW w:w="1396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>254</w:t>
            </w:r>
          </w:p>
        </w:tc>
        <w:tc>
          <w:tcPr>
            <w:tcW w:w="2945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 xml:space="preserve">1 16 01063 01 0000 140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B35AA9" w:rsidRDefault="00B35AA9" w:rsidP="008A76A5">
            <w: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  <w:r w:rsidRPr="00B35AA9">
              <w:rPr>
                <w:vertAlign w:val="superscript"/>
              </w:rPr>
              <w:t>1</w:t>
            </w:r>
          </w:p>
        </w:tc>
      </w:tr>
      <w:tr w:rsidR="00B35AA9" w:rsidTr="00B35AA9">
        <w:trPr>
          <w:cantSplit/>
        </w:trPr>
        <w:tc>
          <w:tcPr>
            <w:tcW w:w="1396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>254</w:t>
            </w:r>
          </w:p>
        </w:tc>
        <w:tc>
          <w:tcPr>
            <w:tcW w:w="2945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 xml:space="preserve">1 16 01073 01 0000 140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B35AA9" w:rsidRDefault="00B35AA9" w:rsidP="008A76A5">
            <w: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  <w:r w:rsidRPr="00B35AA9">
              <w:rPr>
                <w:vertAlign w:val="superscript"/>
              </w:rPr>
              <w:t>1</w:t>
            </w:r>
          </w:p>
        </w:tc>
      </w:tr>
      <w:tr w:rsidR="00B35AA9" w:rsidTr="00B35AA9">
        <w:trPr>
          <w:cantSplit/>
        </w:trPr>
        <w:tc>
          <w:tcPr>
            <w:tcW w:w="1396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>254</w:t>
            </w:r>
          </w:p>
        </w:tc>
        <w:tc>
          <w:tcPr>
            <w:tcW w:w="2945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 xml:space="preserve">1 16 01083 01 0000 140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B35AA9" w:rsidRDefault="00B35AA9" w:rsidP="008A76A5">
            <w: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</w:t>
            </w:r>
            <w:r w:rsidRPr="00B35AA9">
              <w:rPr>
                <w:vertAlign w:val="superscript"/>
              </w:rPr>
              <w:t>1</w:t>
            </w:r>
          </w:p>
        </w:tc>
      </w:tr>
      <w:tr w:rsidR="00B35AA9" w:rsidTr="00B35AA9">
        <w:trPr>
          <w:cantSplit/>
        </w:trPr>
        <w:tc>
          <w:tcPr>
            <w:tcW w:w="1396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>254</w:t>
            </w:r>
          </w:p>
        </w:tc>
        <w:tc>
          <w:tcPr>
            <w:tcW w:w="2945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 xml:space="preserve">1 16 01113 01 0000 140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B35AA9" w:rsidRDefault="00B35AA9" w:rsidP="008A76A5">
            <w:r>
              <w:t>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 на транспорте, налагаемые мировыми судьями, комиссиями по делам несовершеннолетних и защите их прав</w:t>
            </w:r>
            <w:r w:rsidRPr="00B35AA9">
              <w:rPr>
                <w:vertAlign w:val="superscript"/>
              </w:rPr>
              <w:t>1</w:t>
            </w:r>
          </w:p>
        </w:tc>
      </w:tr>
      <w:tr w:rsidR="00B35AA9" w:rsidTr="00B35AA9">
        <w:trPr>
          <w:cantSplit/>
        </w:trPr>
        <w:tc>
          <w:tcPr>
            <w:tcW w:w="1396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lastRenderedPageBreak/>
              <w:t>254</w:t>
            </w:r>
          </w:p>
        </w:tc>
        <w:tc>
          <w:tcPr>
            <w:tcW w:w="2945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 xml:space="preserve">1 16 01123 01 0000 140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B35AA9" w:rsidRDefault="00B35AA9" w:rsidP="008A76A5">
            <w:r>
              <w:t>Административные штрафы, установленные Главой 12 Кодекса Российской Федерации об административных правонарушениях, за административные правонарушения в области дорожного движения, налагаемые мировыми судьями, комиссиями по делам несовершеннолетних и защите их прав</w:t>
            </w:r>
            <w:r w:rsidRPr="00B35AA9">
              <w:rPr>
                <w:vertAlign w:val="superscript"/>
              </w:rPr>
              <w:t>1</w:t>
            </w:r>
          </w:p>
        </w:tc>
      </w:tr>
      <w:tr w:rsidR="00B35AA9" w:rsidTr="00B35AA9">
        <w:trPr>
          <w:cantSplit/>
        </w:trPr>
        <w:tc>
          <w:tcPr>
            <w:tcW w:w="1396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>254</w:t>
            </w:r>
          </w:p>
        </w:tc>
        <w:tc>
          <w:tcPr>
            <w:tcW w:w="2945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 xml:space="preserve">1 16 01193 01 0000 140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B35AA9" w:rsidRDefault="00B35AA9" w:rsidP="008A76A5">
            <w: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  <w:r w:rsidRPr="00B35AA9">
              <w:rPr>
                <w:vertAlign w:val="superscript"/>
              </w:rPr>
              <w:t>1</w:t>
            </w:r>
          </w:p>
        </w:tc>
      </w:tr>
      <w:tr w:rsidR="00B35AA9" w:rsidTr="00B35AA9">
        <w:trPr>
          <w:cantSplit/>
        </w:trPr>
        <w:tc>
          <w:tcPr>
            <w:tcW w:w="1396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>254</w:t>
            </w:r>
          </w:p>
        </w:tc>
        <w:tc>
          <w:tcPr>
            <w:tcW w:w="2945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 xml:space="preserve">1 16 01203 01 0000 140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B35AA9" w:rsidRDefault="00B35AA9" w:rsidP="008A76A5">
            <w: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  <w:r w:rsidRPr="00B35AA9">
              <w:rPr>
                <w:vertAlign w:val="superscript"/>
              </w:rPr>
              <w:t>1</w:t>
            </w:r>
          </w:p>
        </w:tc>
      </w:tr>
      <w:tr w:rsidR="00B35AA9" w:rsidTr="00B35AA9">
        <w:trPr>
          <w:cantSplit/>
        </w:trPr>
        <w:tc>
          <w:tcPr>
            <w:tcW w:w="1396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>254</w:t>
            </w:r>
          </w:p>
        </w:tc>
        <w:tc>
          <w:tcPr>
            <w:tcW w:w="2945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 xml:space="preserve">1 16 02010 02 0000 140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B35AA9" w:rsidRDefault="00B35AA9" w:rsidP="008A76A5">
            <w:r>
              <w:t>Административные штрафы, установленные законами субъектов Российской Федерации об административных правонарушениях, за нарушение законов и иных нормативных правовых актов субъектов Российской Федерации</w:t>
            </w:r>
            <w:r w:rsidRPr="00B35AA9">
              <w:rPr>
                <w:vertAlign w:val="superscript"/>
              </w:rPr>
              <w:t>1</w:t>
            </w:r>
          </w:p>
        </w:tc>
      </w:tr>
      <w:tr w:rsidR="00B35AA9" w:rsidTr="00B35AA9">
        <w:trPr>
          <w:cantSplit/>
        </w:trPr>
        <w:tc>
          <w:tcPr>
            <w:tcW w:w="1396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>254</w:t>
            </w:r>
          </w:p>
        </w:tc>
        <w:tc>
          <w:tcPr>
            <w:tcW w:w="2945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 xml:space="preserve">1 16 07010 04 0000 140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B35AA9" w:rsidRDefault="00B35AA9" w:rsidP="008A76A5">
            <w: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</w:tr>
      <w:tr w:rsidR="00B35AA9" w:rsidTr="00B35AA9">
        <w:trPr>
          <w:cantSplit/>
        </w:trPr>
        <w:tc>
          <w:tcPr>
            <w:tcW w:w="1396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>254</w:t>
            </w:r>
          </w:p>
        </w:tc>
        <w:tc>
          <w:tcPr>
            <w:tcW w:w="2945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 xml:space="preserve">1 16 07090 04 0000 140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B35AA9" w:rsidRDefault="00B35AA9" w:rsidP="008A76A5">
            <w: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</w:tr>
      <w:tr w:rsidR="00B35AA9" w:rsidTr="00B35AA9">
        <w:trPr>
          <w:cantSplit/>
        </w:trPr>
        <w:tc>
          <w:tcPr>
            <w:tcW w:w="1396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>254</w:t>
            </w:r>
          </w:p>
        </w:tc>
        <w:tc>
          <w:tcPr>
            <w:tcW w:w="2945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 xml:space="preserve">1 16 10031 04 0000 140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B35AA9" w:rsidRDefault="00B35AA9" w:rsidP="008A76A5">
            <w: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B35AA9" w:rsidTr="00B35AA9">
        <w:trPr>
          <w:cantSplit/>
        </w:trPr>
        <w:tc>
          <w:tcPr>
            <w:tcW w:w="1396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>254</w:t>
            </w:r>
          </w:p>
        </w:tc>
        <w:tc>
          <w:tcPr>
            <w:tcW w:w="2945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 xml:space="preserve">1 16 10061 04 0000 140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B35AA9" w:rsidRDefault="00B35AA9" w:rsidP="008A76A5">
            <w: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B35AA9" w:rsidTr="00B35AA9">
        <w:trPr>
          <w:cantSplit/>
        </w:trPr>
        <w:tc>
          <w:tcPr>
            <w:tcW w:w="1396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>254</w:t>
            </w:r>
          </w:p>
        </w:tc>
        <w:tc>
          <w:tcPr>
            <w:tcW w:w="2945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 xml:space="preserve">1 16 10081 04 0000 140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B35AA9" w:rsidRDefault="00B35AA9" w:rsidP="008A76A5">
            <w:r>
              <w:t>Платежи в целях возмещения ущерба при расторжении муниципального контракта, заключенного с муниципальным органом городского округа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B35AA9" w:rsidTr="00B35AA9">
        <w:trPr>
          <w:cantSplit/>
        </w:trPr>
        <w:tc>
          <w:tcPr>
            <w:tcW w:w="1396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lastRenderedPageBreak/>
              <w:t>254</w:t>
            </w:r>
          </w:p>
        </w:tc>
        <w:tc>
          <w:tcPr>
            <w:tcW w:w="2945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 xml:space="preserve">1 16 10123 01 0000 140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B35AA9" w:rsidRDefault="00B35AA9" w:rsidP="008A76A5"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  <w:r w:rsidRPr="00B35AA9">
              <w:rPr>
                <w:vertAlign w:val="superscript"/>
              </w:rPr>
              <w:t>1</w:t>
            </w:r>
          </w:p>
        </w:tc>
      </w:tr>
      <w:tr w:rsidR="00B35AA9" w:rsidTr="00B35AA9">
        <w:trPr>
          <w:cantSplit/>
        </w:trPr>
        <w:tc>
          <w:tcPr>
            <w:tcW w:w="1396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>254</w:t>
            </w:r>
          </w:p>
        </w:tc>
        <w:tc>
          <w:tcPr>
            <w:tcW w:w="2945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 xml:space="preserve">1 17 01040 04 0000 180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B35AA9" w:rsidRDefault="00B35AA9" w:rsidP="008A76A5">
            <w:r>
              <w:t>Невыясненные поступления, зачисляемые в бюджеты городских округов</w:t>
            </w:r>
          </w:p>
        </w:tc>
      </w:tr>
      <w:tr w:rsidR="00B35AA9" w:rsidTr="00B35AA9">
        <w:trPr>
          <w:cantSplit/>
        </w:trPr>
        <w:tc>
          <w:tcPr>
            <w:tcW w:w="1396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>254</w:t>
            </w:r>
          </w:p>
        </w:tc>
        <w:tc>
          <w:tcPr>
            <w:tcW w:w="2945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 xml:space="preserve">1 17 05040 04 0000 180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B35AA9" w:rsidRDefault="00B35AA9" w:rsidP="008A76A5">
            <w:r>
              <w:t>Прочие неналоговые доходы бюджетов городских округов</w:t>
            </w:r>
          </w:p>
        </w:tc>
      </w:tr>
      <w:tr w:rsidR="00B35AA9" w:rsidTr="00B35AA9">
        <w:trPr>
          <w:cantSplit/>
        </w:trPr>
        <w:tc>
          <w:tcPr>
            <w:tcW w:w="1396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>254</w:t>
            </w:r>
          </w:p>
        </w:tc>
        <w:tc>
          <w:tcPr>
            <w:tcW w:w="2945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 xml:space="preserve">2 18 04000 04 0000 150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B35AA9" w:rsidRDefault="00B35AA9" w:rsidP="008A76A5">
            <w:r>
              <w:t>Доходы бюджетов городских округов от возврата организациями остатков субсидий прошлых лет</w:t>
            </w:r>
            <w:r w:rsidRPr="00B35AA9">
              <w:rPr>
                <w:vertAlign w:val="superscript"/>
              </w:rPr>
              <w:t>3</w:t>
            </w:r>
          </w:p>
        </w:tc>
      </w:tr>
      <w:tr w:rsidR="00B35AA9" w:rsidTr="00B35AA9">
        <w:trPr>
          <w:cantSplit/>
        </w:trPr>
        <w:tc>
          <w:tcPr>
            <w:tcW w:w="1396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>255</w:t>
            </w:r>
          </w:p>
        </w:tc>
        <w:tc>
          <w:tcPr>
            <w:tcW w:w="2945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 xml:space="preserve">     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>АДМИНИСТРАЦИЯ ВОЛЖСКОГО РАЙОНА МУНИЦИПАЛЬНОГО ОБРАЗОВАНИЯ «ГОРОД САРАТОВ»</w:t>
            </w:r>
          </w:p>
        </w:tc>
      </w:tr>
      <w:tr w:rsidR="00B35AA9" w:rsidTr="00B35AA9">
        <w:trPr>
          <w:cantSplit/>
        </w:trPr>
        <w:tc>
          <w:tcPr>
            <w:tcW w:w="1396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>255</w:t>
            </w:r>
          </w:p>
        </w:tc>
        <w:tc>
          <w:tcPr>
            <w:tcW w:w="2945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 xml:space="preserve">1 11 09044 04 0000 120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B35AA9" w:rsidRDefault="00B35AA9" w:rsidP="008A76A5">
            <w: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  <w:r w:rsidRPr="00B35AA9">
              <w:rPr>
                <w:vertAlign w:val="superscript"/>
              </w:rPr>
              <w:t>1</w:t>
            </w:r>
          </w:p>
        </w:tc>
      </w:tr>
      <w:tr w:rsidR="00B35AA9" w:rsidTr="00B35AA9">
        <w:trPr>
          <w:cantSplit/>
        </w:trPr>
        <w:tc>
          <w:tcPr>
            <w:tcW w:w="1396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>255</w:t>
            </w:r>
          </w:p>
        </w:tc>
        <w:tc>
          <w:tcPr>
            <w:tcW w:w="2945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 xml:space="preserve">1 13 01994 04 0000 130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B35AA9" w:rsidRDefault="00B35AA9" w:rsidP="008A76A5">
            <w:r>
              <w:t>Прочие доходы от оказания платных услуг (работ) получателями средств бюджетов городских округов</w:t>
            </w:r>
            <w:r w:rsidRPr="00B35AA9">
              <w:rPr>
                <w:vertAlign w:val="superscript"/>
              </w:rPr>
              <w:t>1</w:t>
            </w:r>
          </w:p>
        </w:tc>
      </w:tr>
      <w:tr w:rsidR="00B35AA9" w:rsidTr="00B35AA9">
        <w:trPr>
          <w:cantSplit/>
        </w:trPr>
        <w:tc>
          <w:tcPr>
            <w:tcW w:w="1396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>255</w:t>
            </w:r>
          </w:p>
        </w:tc>
        <w:tc>
          <w:tcPr>
            <w:tcW w:w="2945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 xml:space="preserve">1 13 02064 04 0000 130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B35AA9" w:rsidRDefault="00B35AA9" w:rsidP="008A76A5">
            <w: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B35AA9" w:rsidTr="00B35AA9">
        <w:trPr>
          <w:cantSplit/>
        </w:trPr>
        <w:tc>
          <w:tcPr>
            <w:tcW w:w="1396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>255</w:t>
            </w:r>
          </w:p>
        </w:tc>
        <w:tc>
          <w:tcPr>
            <w:tcW w:w="2945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 xml:space="preserve">1 13 02994 04 0000 130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B35AA9" w:rsidRDefault="00B35AA9" w:rsidP="008A76A5">
            <w:r>
              <w:t>Прочие доходы от компенсации затрат бюджетов городских округов</w:t>
            </w:r>
            <w:r w:rsidRPr="00B35AA9">
              <w:rPr>
                <w:vertAlign w:val="superscript"/>
              </w:rPr>
              <w:t>1</w:t>
            </w:r>
          </w:p>
        </w:tc>
      </w:tr>
      <w:tr w:rsidR="00B35AA9" w:rsidTr="00B35AA9">
        <w:trPr>
          <w:cantSplit/>
        </w:trPr>
        <w:tc>
          <w:tcPr>
            <w:tcW w:w="1396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>255</w:t>
            </w:r>
          </w:p>
        </w:tc>
        <w:tc>
          <w:tcPr>
            <w:tcW w:w="2945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 xml:space="preserve">1 16 01053 01 0000 140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B35AA9" w:rsidRDefault="00B35AA9" w:rsidP="008A76A5">
            <w: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  <w:r w:rsidRPr="00B35AA9">
              <w:rPr>
                <w:vertAlign w:val="superscript"/>
              </w:rPr>
              <w:t>1</w:t>
            </w:r>
          </w:p>
        </w:tc>
      </w:tr>
      <w:tr w:rsidR="00B35AA9" w:rsidTr="00B35AA9">
        <w:trPr>
          <w:cantSplit/>
        </w:trPr>
        <w:tc>
          <w:tcPr>
            <w:tcW w:w="1396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>255</w:t>
            </w:r>
          </w:p>
        </w:tc>
        <w:tc>
          <w:tcPr>
            <w:tcW w:w="2945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 xml:space="preserve">1 16 01063 01 0000 140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B35AA9" w:rsidRDefault="00B35AA9" w:rsidP="008A76A5">
            <w: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  <w:r w:rsidRPr="00B35AA9">
              <w:rPr>
                <w:vertAlign w:val="superscript"/>
              </w:rPr>
              <w:t>1</w:t>
            </w:r>
          </w:p>
        </w:tc>
      </w:tr>
      <w:tr w:rsidR="00B35AA9" w:rsidTr="00B35AA9">
        <w:trPr>
          <w:cantSplit/>
        </w:trPr>
        <w:tc>
          <w:tcPr>
            <w:tcW w:w="1396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>255</w:t>
            </w:r>
          </w:p>
        </w:tc>
        <w:tc>
          <w:tcPr>
            <w:tcW w:w="2945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 xml:space="preserve">1 16 01073 01 0000 140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B35AA9" w:rsidRDefault="00B35AA9" w:rsidP="008A76A5">
            <w: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  <w:r w:rsidRPr="00B35AA9">
              <w:rPr>
                <w:vertAlign w:val="superscript"/>
              </w:rPr>
              <w:t>1</w:t>
            </w:r>
          </w:p>
        </w:tc>
      </w:tr>
      <w:tr w:rsidR="00B35AA9" w:rsidTr="00B35AA9">
        <w:trPr>
          <w:cantSplit/>
        </w:trPr>
        <w:tc>
          <w:tcPr>
            <w:tcW w:w="1396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lastRenderedPageBreak/>
              <w:t>255</w:t>
            </w:r>
          </w:p>
        </w:tc>
        <w:tc>
          <w:tcPr>
            <w:tcW w:w="2945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 xml:space="preserve">1 16 01083 01 0000 140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B35AA9" w:rsidRDefault="00B35AA9" w:rsidP="008A76A5">
            <w: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</w:t>
            </w:r>
            <w:r w:rsidRPr="00B35AA9">
              <w:rPr>
                <w:vertAlign w:val="superscript"/>
              </w:rPr>
              <w:t>1</w:t>
            </w:r>
          </w:p>
        </w:tc>
      </w:tr>
      <w:tr w:rsidR="00B35AA9" w:rsidTr="00B35AA9">
        <w:trPr>
          <w:cantSplit/>
        </w:trPr>
        <w:tc>
          <w:tcPr>
            <w:tcW w:w="1396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>255</w:t>
            </w:r>
          </w:p>
        </w:tc>
        <w:tc>
          <w:tcPr>
            <w:tcW w:w="2945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 xml:space="preserve">1 16 01113 01 0000 140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B35AA9" w:rsidRDefault="00B35AA9" w:rsidP="008A76A5">
            <w:r>
              <w:t>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 на транспорте, налагаемые мировыми судьями, комиссиями по делам несовершеннолетних и защите их прав</w:t>
            </w:r>
            <w:r w:rsidRPr="00B35AA9">
              <w:rPr>
                <w:vertAlign w:val="superscript"/>
              </w:rPr>
              <w:t>1</w:t>
            </w:r>
          </w:p>
        </w:tc>
      </w:tr>
      <w:tr w:rsidR="00B35AA9" w:rsidTr="00B35AA9">
        <w:trPr>
          <w:cantSplit/>
        </w:trPr>
        <w:tc>
          <w:tcPr>
            <w:tcW w:w="1396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>255</w:t>
            </w:r>
          </w:p>
        </w:tc>
        <w:tc>
          <w:tcPr>
            <w:tcW w:w="2945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 xml:space="preserve">1 16 01123 01 0000 140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B35AA9" w:rsidRDefault="00B35AA9" w:rsidP="008A76A5">
            <w:r>
              <w:t>Административные штрафы, установленные Главой 12 Кодекса Российской Федерации об административных правонарушениях, за административные правонарушения в области дорожного движения, налагаемые мировыми судьями, комиссиями по делам несовершеннолетних и защите их прав</w:t>
            </w:r>
            <w:r w:rsidRPr="00B35AA9">
              <w:rPr>
                <w:vertAlign w:val="superscript"/>
              </w:rPr>
              <w:t>1</w:t>
            </w:r>
          </w:p>
        </w:tc>
      </w:tr>
      <w:tr w:rsidR="00B35AA9" w:rsidTr="00B35AA9">
        <w:trPr>
          <w:cantSplit/>
        </w:trPr>
        <w:tc>
          <w:tcPr>
            <w:tcW w:w="1396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>255</w:t>
            </w:r>
          </w:p>
        </w:tc>
        <w:tc>
          <w:tcPr>
            <w:tcW w:w="2945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 xml:space="preserve">1 16 01193 01 0000 140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B35AA9" w:rsidRDefault="00B35AA9" w:rsidP="008A76A5">
            <w: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  <w:r w:rsidRPr="00B35AA9">
              <w:rPr>
                <w:vertAlign w:val="superscript"/>
              </w:rPr>
              <w:t>1</w:t>
            </w:r>
          </w:p>
        </w:tc>
      </w:tr>
      <w:tr w:rsidR="00B35AA9" w:rsidTr="00B35AA9">
        <w:trPr>
          <w:cantSplit/>
        </w:trPr>
        <w:tc>
          <w:tcPr>
            <w:tcW w:w="1396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>255</w:t>
            </w:r>
          </w:p>
        </w:tc>
        <w:tc>
          <w:tcPr>
            <w:tcW w:w="2945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 xml:space="preserve">1 16 01203 01 0000 140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B35AA9" w:rsidRDefault="00B35AA9" w:rsidP="008A76A5">
            <w: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  <w:r w:rsidRPr="00B35AA9">
              <w:rPr>
                <w:vertAlign w:val="superscript"/>
              </w:rPr>
              <w:t>1</w:t>
            </w:r>
          </w:p>
        </w:tc>
      </w:tr>
      <w:tr w:rsidR="00B35AA9" w:rsidTr="00B35AA9">
        <w:trPr>
          <w:cantSplit/>
        </w:trPr>
        <w:tc>
          <w:tcPr>
            <w:tcW w:w="1396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>255</w:t>
            </w:r>
          </w:p>
        </w:tc>
        <w:tc>
          <w:tcPr>
            <w:tcW w:w="2945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 xml:space="preserve">1 16 02010 02 0000 140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B35AA9" w:rsidRDefault="00B35AA9" w:rsidP="008A76A5">
            <w:r>
              <w:t>Административные штрафы, установленные законами субъектов Российской Федерации об административных правонарушениях, за нарушение законов и иных нормативных правовых актов субъектов Российской Федерации</w:t>
            </w:r>
            <w:r w:rsidRPr="00B35AA9">
              <w:rPr>
                <w:vertAlign w:val="superscript"/>
              </w:rPr>
              <w:t>1</w:t>
            </w:r>
          </w:p>
        </w:tc>
      </w:tr>
      <w:tr w:rsidR="00B35AA9" w:rsidTr="00B35AA9">
        <w:trPr>
          <w:cantSplit/>
        </w:trPr>
        <w:tc>
          <w:tcPr>
            <w:tcW w:w="1396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>255</w:t>
            </w:r>
          </w:p>
        </w:tc>
        <w:tc>
          <w:tcPr>
            <w:tcW w:w="2945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 xml:space="preserve">1 16 07010 04 0000 140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B35AA9" w:rsidRDefault="00B35AA9" w:rsidP="008A76A5">
            <w: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</w:tr>
      <w:tr w:rsidR="00B35AA9" w:rsidTr="00B35AA9">
        <w:trPr>
          <w:cantSplit/>
        </w:trPr>
        <w:tc>
          <w:tcPr>
            <w:tcW w:w="1396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>255</w:t>
            </w:r>
          </w:p>
        </w:tc>
        <w:tc>
          <w:tcPr>
            <w:tcW w:w="2945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 xml:space="preserve">1 16 07090 04 0000 140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B35AA9" w:rsidRDefault="00B35AA9" w:rsidP="008A76A5">
            <w: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</w:tr>
      <w:tr w:rsidR="00B35AA9" w:rsidTr="00B35AA9">
        <w:trPr>
          <w:cantSplit/>
        </w:trPr>
        <w:tc>
          <w:tcPr>
            <w:tcW w:w="1396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>255</w:t>
            </w:r>
          </w:p>
        </w:tc>
        <w:tc>
          <w:tcPr>
            <w:tcW w:w="2945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 xml:space="preserve">1 16 10031 04 0000 140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B35AA9" w:rsidRDefault="00B35AA9" w:rsidP="008A76A5">
            <w: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B35AA9" w:rsidTr="00B35AA9">
        <w:trPr>
          <w:cantSplit/>
        </w:trPr>
        <w:tc>
          <w:tcPr>
            <w:tcW w:w="1396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lastRenderedPageBreak/>
              <w:t>255</w:t>
            </w:r>
          </w:p>
        </w:tc>
        <w:tc>
          <w:tcPr>
            <w:tcW w:w="2945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 xml:space="preserve">1 16 10061 04 0000 140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B35AA9" w:rsidRDefault="00B35AA9" w:rsidP="008A76A5">
            <w: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B35AA9" w:rsidTr="00B35AA9">
        <w:trPr>
          <w:cantSplit/>
        </w:trPr>
        <w:tc>
          <w:tcPr>
            <w:tcW w:w="1396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>255</w:t>
            </w:r>
          </w:p>
        </w:tc>
        <w:tc>
          <w:tcPr>
            <w:tcW w:w="2945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 xml:space="preserve">1 16 10081 04 0000 140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B35AA9" w:rsidRDefault="00B35AA9" w:rsidP="008A76A5">
            <w:r>
              <w:t>Платежи в целях возмещения ущерба при расторжении муниципального контракта, заключенного с муниципальным органом городского округа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B35AA9" w:rsidTr="00B35AA9">
        <w:trPr>
          <w:cantSplit/>
        </w:trPr>
        <w:tc>
          <w:tcPr>
            <w:tcW w:w="1396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>255</w:t>
            </w:r>
          </w:p>
        </w:tc>
        <w:tc>
          <w:tcPr>
            <w:tcW w:w="2945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 xml:space="preserve">1 16 10123 01 0000 140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B35AA9" w:rsidRDefault="00B35AA9" w:rsidP="008A76A5"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  <w:r w:rsidRPr="00B35AA9">
              <w:rPr>
                <w:vertAlign w:val="superscript"/>
              </w:rPr>
              <w:t>1</w:t>
            </w:r>
          </w:p>
        </w:tc>
      </w:tr>
      <w:tr w:rsidR="00B35AA9" w:rsidTr="00B35AA9">
        <w:trPr>
          <w:cantSplit/>
        </w:trPr>
        <w:tc>
          <w:tcPr>
            <w:tcW w:w="1396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>255</w:t>
            </w:r>
          </w:p>
        </w:tc>
        <w:tc>
          <w:tcPr>
            <w:tcW w:w="2945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 xml:space="preserve">1 17 01040 04 0000 180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B35AA9" w:rsidRDefault="00B35AA9" w:rsidP="008A76A5">
            <w:r>
              <w:t>Невыясненные поступления, зачисляемые в бюджеты городских округов</w:t>
            </w:r>
          </w:p>
        </w:tc>
      </w:tr>
      <w:tr w:rsidR="00B35AA9" w:rsidTr="00B35AA9">
        <w:trPr>
          <w:cantSplit/>
        </w:trPr>
        <w:tc>
          <w:tcPr>
            <w:tcW w:w="1396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>255</w:t>
            </w:r>
          </w:p>
        </w:tc>
        <w:tc>
          <w:tcPr>
            <w:tcW w:w="2945" w:type="dxa"/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 xml:space="preserve">1 17 05040 04 0000 180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B35AA9" w:rsidRDefault="00B35AA9" w:rsidP="008A76A5">
            <w:r>
              <w:t>Прочие неналоговые доходы бюджетов городских округов</w:t>
            </w:r>
          </w:p>
        </w:tc>
      </w:tr>
      <w:tr w:rsidR="00B35AA9" w:rsidTr="00B35AA9">
        <w:trPr>
          <w:cantSplit/>
        </w:trPr>
        <w:tc>
          <w:tcPr>
            <w:tcW w:w="1396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>255</w:t>
            </w:r>
          </w:p>
        </w:tc>
        <w:tc>
          <w:tcPr>
            <w:tcW w:w="2945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B35AA9" w:rsidRDefault="00B35AA9" w:rsidP="008A76A5">
            <w:pPr>
              <w:jc w:val="center"/>
            </w:pPr>
            <w:r>
              <w:t xml:space="preserve">2 18 04000 04 0000 150 </w:t>
            </w:r>
          </w:p>
        </w:tc>
        <w:tc>
          <w:tcPr>
            <w:tcW w:w="10445" w:type="dxa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:rsidR="00B35AA9" w:rsidRDefault="00B35AA9" w:rsidP="008A76A5">
            <w:r>
              <w:t>Доходы бюджетов городских округов от возврата организациями остатков субсидий прошлых лет</w:t>
            </w:r>
            <w:r w:rsidRPr="00B35AA9">
              <w:rPr>
                <w:vertAlign w:val="superscript"/>
              </w:rPr>
              <w:t>3</w:t>
            </w:r>
          </w:p>
        </w:tc>
      </w:tr>
      <w:tr w:rsidR="00B35AA9" w:rsidTr="00B35AA9">
        <w:trPr>
          <w:cantSplit/>
        </w:trPr>
        <w:tc>
          <w:tcPr>
            <w:tcW w:w="14786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AA9" w:rsidRDefault="00B35AA9" w:rsidP="008A76A5">
            <w:r>
              <w:t xml:space="preserve">  </w:t>
            </w:r>
          </w:p>
        </w:tc>
      </w:tr>
      <w:tr w:rsidR="00B35AA9" w:rsidTr="00B35AA9">
        <w:trPr>
          <w:cantSplit/>
        </w:trPr>
        <w:tc>
          <w:tcPr>
            <w:tcW w:w="147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5AA9" w:rsidRDefault="00B35AA9" w:rsidP="008A76A5">
            <w:r w:rsidRPr="00B35AA9">
              <w:rPr>
                <w:vertAlign w:val="superscript"/>
              </w:rPr>
              <w:t>1</w:t>
            </w:r>
            <w:r>
              <w:t xml:space="preserve"> Главным администратором может осуществляться администрирование поступлений по всем группам подвидов данного вида доходов</w:t>
            </w:r>
          </w:p>
        </w:tc>
      </w:tr>
      <w:tr w:rsidR="00B35AA9" w:rsidTr="00B35AA9">
        <w:trPr>
          <w:cantSplit/>
        </w:trPr>
        <w:tc>
          <w:tcPr>
            <w:tcW w:w="147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5AA9" w:rsidRDefault="00B35AA9" w:rsidP="008A76A5">
            <w:r w:rsidRPr="00B35AA9">
              <w:rPr>
                <w:vertAlign w:val="superscript"/>
              </w:rPr>
              <w:t>2</w:t>
            </w:r>
            <w:r>
              <w:t xml:space="preserve"> Главным администратором может осуществляться администрирование поступлений по всем статьям, подстатьям с элементом 04, группам подвидов данного вида доходов</w:t>
            </w:r>
          </w:p>
        </w:tc>
      </w:tr>
      <w:tr w:rsidR="00B35AA9" w:rsidTr="00B35AA9">
        <w:trPr>
          <w:cantSplit/>
        </w:trPr>
        <w:tc>
          <w:tcPr>
            <w:tcW w:w="147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5AA9" w:rsidRDefault="00B35AA9" w:rsidP="008A76A5">
            <w:r w:rsidRPr="00B35AA9">
              <w:rPr>
                <w:vertAlign w:val="superscript"/>
              </w:rPr>
              <w:t>3</w:t>
            </w:r>
            <w:r>
              <w:t xml:space="preserve"> Главным администратором может осуществляться администрирование поступлений по всем статьям, подстатьям, группам подвидов данного вида доходов</w:t>
            </w:r>
          </w:p>
        </w:tc>
      </w:tr>
      <w:tr w:rsidR="00B35AA9" w:rsidTr="00B35AA9">
        <w:trPr>
          <w:cantSplit/>
        </w:trPr>
        <w:tc>
          <w:tcPr>
            <w:tcW w:w="147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5AA9" w:rsidRDefault="00B35AA9" w:rsidP="008A76A5"/>
        </w:tc>
      </w:tr>
      <w:tr w:rsidR="00B35AA9" w:rsidTr="00B35AA9">
        <w:trPr>
          <w:cantSplit/>
        </w:trPr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AA9" w:rsidRDefault="00B35AA9" w:rsidP="008A76A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2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AA9" w:rsidRDefault="00B35AA9" w:rsidP="008A76A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AA9" w:rsidRDefault="00B35AA9" w:rsidP="008A76A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AA9" w:rsidRDefault="00B35AA9" w:rsidP="008A76A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5AA9" w:rsidTr="00B35AA9">
        <w:trPr>
          <w:cantSplit/>
        </w:trPr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AA9" w:rsidRDefault="00B35AA9" w:rsidP="008A76A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2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AA9" w:rsidRDefault="00B35AA9" w:rsidP="008A76A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AA9" w:rsidRDefault="00B35AA9" w:rsidP="008A76A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AA9" w:rsidRDefault="00B35AA9" w:rsidP="008A76A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5AA9" w:rsidTr="00B35AA9">
        <w:trPr>
          <w:cantSplit/>
        </w:trPr>
        <w:tc>
          <w:tcPr>
            <w:tcW w:w="1032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AA9" w:rsidRDefault="00B35AA9" w:rsidP="008A76A5"/>
        </w:tc>
        <w:tc>
          <w:tcPr>
            <w:tcW w:w="4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AA9" w:rsidRDefault="00B35AA9" w:rsidP="008A76A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5AA9" w:rsidTr="00B35AA9">
        <w:trPr>
          <w:cantSplit/>
        </w:trPr>
        <w:tc>
          <w:tcPr>
            <w:tcW w:w="1032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AA9" w:rsidRDefault="00B35AA9" w:rsidP="008A76A5"/>
        </w:tc>
        <w:tc>
          <w:tcPr>
            <w:tcW w:w="4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AA9" w:rsidRDefault="00B35AA9" w:rsidP="008A76A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5AA9" w:rsidTr="00B35AA9">
        <w:trPr>
          <w:cantSplit/>
        </w:trPr>
        <w:tc>
          <w:tcPr>
            <w:tcW w:w="1032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AA9" w:rsidRDefault="00B35AA9" w:rsidP="008A76A5"/>
        </w:tc>
        <w:tc>
          <w:tcPr>
            <w:tcW w:w="4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AA9" w:rsidRDefault="00B35AA9" w:rsidP="008A76A5">
            <w:pPr>
              <w:jc w:val="right"/>
            </w:pPr>
          </w:p>
        </w:tc>
      </w:tr>
    </w:tbl>
    <w:p w:rsidR="00B35AA9" w:rsidRPr="001A69E2" w:rsidRDefault="00B35AA9" w:rsidP="00B35AA9"/>
    <w:p w:rsidR="00E2598B" w:rsidRPr="00B35AA9" w:rsidRDefault="00E2598B" w:rsidP="00B35AA9"/>
    <w:sectPr w:rsidR="00E2598B" w:rsidRPr="00B35AA9" w:rsidSect="00B35AA9">
      <w:headerReference w:type="even" r:id="rId7"/>
      <w:headerReference w:type="default" r:id="rId8"/>
      <w:pgSz w:w="16838" w:h="11906" w:orient="landscape"/>
      <w:pgMar w:top="1701" w:right="1134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D21A7" w:rsidRDefault="00CD21A7" w:rsidP="00B35AA9">
      <w:r>
        <w:separator/>
      </w:r>
    </w:p>
  </w:endnote>
  <w:endnote w:type="continuationSeparator" w:id="1">
    <w:p w:rsidR="00CD21A7" w:rsidRDefault="00CD21A7" w:rsidP="00B35A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D21A7" w:rsidRDefault="00CD21A7" w:rsidP="00B35AA9">
      <w:r>
        <w:separator/>
      </w:r>
    </w:p>
  </w:footnote>
  <w:footnote w:type="continuationSeparator" w:id="1">
    <w:p w:rsidR="00CD21A7" w:rsidRDefault="00CD21A7" w:rsidP="00B35AA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5AA9" w:rsidRDefault="00321C87" w:rsidP="000C6F53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B35AA9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B35AA9" w:rsidRDefault="00B35AA9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5AA9" w:rsidRDefault="00321C87" w:rsidP="000C6F53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B35AA9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D67E25">
      <w:rPr>
        <w:rStyle w:val="a9"/>
        <w:noProof/>
      </w:rPr>
      <w:t>34</w:t>
    </w:r>
    <w:r>
      <w:rPr>
        <w:rStyle w:val="a9"/>
      </w:rPr>
      <w:fldChar w:fldCharType="end"/>
    </w:r>
  </w:p>
  <w:p w:rsidR="00B35AA9" w:rsidRDefault="00B35AA9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FCA4E6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99746BF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8FAA6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3716CDD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D1A6579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FC812A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006CF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BD895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381607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FD0F4F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attachedTemplate r:id="rId1"/>
  <w:defaultTabStop w:val="708"/>
  <w:drawingGridHorizontalSpacing w:val="120"/>
  <w:displayHorizontalDrawingGridEvery w:val="2"/>
  <w:characterSpacingControl w:val="doNotCompress"/>
  <w:hdrShapeDefaults>
    <o:shapedefaults v:ext="edit" spidmax="20482"/>
  </w:hdrShapeDefaults>
  <w:footnotePr>
    <w:footnote w:id="0"/>
    <w:footnote w:id="1"/>
  </w:footnotePr>
  <w:endnotePr>
    <w:endnote w:id="0"/>
    <w:endnote w:id="1"/>
  </w:endnotePr>
  <w:compat/>
  <w:rsids>
    <w:rsidRoot w:val="00B35AA9"/>
    <w:rsid w:val="00000D3D"/>
    <w:rsid w:val="001C2340"/>
    <w:rsid w:val="002C2F96"/>
    <w:rsid w:val="002C3F39"/>
    <w:rsid w:val="00321C87"/>
    <w:rsid w:val="003418A8"/>
    <w:rsid w:val="00361539"/>
    <w:rsid w:val="0052297B"/>
    <w:rsid w:val="0059114A"/>
    <w:rsid w:val="006808C6"/>
    <w:rsid w:val="00700C41"/>
    <w:rsid w:val="007D04AB"/>
    <w:rsid w:val="007D3F93"/>
    <w:rsid w:val="00826D4E"/>
    <w:rsid w:val="00A24CAF"/>
    <w:rsid w:val="00AF1789"/>
    <w:rsid w:val="00B35AA9"/>
    <w:rsid w:val="00B912FD"/>
    <w:rsid w:val="00C155EA"/>
    <w:rsid w:val="00CD21A7"/>
    <w:rsid w:val="00D67E25"/>
    <w:rsid w:val="00D9579A"/>
    <w:rsid w:val="00E2598B"/>
    <w:rsid w:val="00EB58CB"/>
    <w:rsid w:val="00F32C04"/>
    <w:rsid w:val="00F6400A"/>
    <w:rsid w:val="00FF1D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640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35AA9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B35AA9"/>
    <w:rPr>
      <w:color w:val="800080"/>
      <w:u w:val="single"/>
    </w:rPr>
  </w:style>
  <w:style w:type="paragraph" w:customStyle="1" w:styleId="xl64">
    <w:name w:val="xl64"/>
    <w:basedOn w:val="a"/>
    <w:rsid w:val="00B35AA9"/>
    <w:pPr>
      <w:spacing w:before="100" w:beforeAutospacing="1" w:after="100" w:afterAutospacing="1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B35AA9"/>
    <w:pPr>
      <w:spacing w:before="100" w:beforeAutospacing="1" w:after="100" w:afterAutospacing="1"/>
      <w:jc w:val="right"/>
    </w:pPr>
    <w:rPr>
      <w:rFonts w:eastAsia="Times New Roman" w:cs="Times New Roman"/>
      <w:lang w:eastAsia="ru-RU"/>
    </w:rPr>
  </w:style>
  <w:style w:type="paragraph" w:customStyle="1" w:styleId="xl66">
    <w:name w:val="xl66"/>
    <w:basedOn w:val="a"/>
    <w:rsid w:val="00B35AA9"/>
    <w:pPr>
      <w:spacing w:before="100" w:beforeAutospacing="1" w:after="100" w:afterAutospacing="1"/>
    </w:pPr>
    <w:rPr>
      <w:rFonts w:eastAsia="Times New Roman" w:cs="Times New Roman"/>
      <w:lang w:eastAsia="ru-RU"/>
    </w:rPr>
  </w:style>
  <w:style w:type="paragraph" w:customStyle="1" w:styleId="xl67">
    <w:name w:val="xl67"/>
    <w:basedOn w:val="a"/>
    <w:rsid w:val="00B35AA9"/>
    <w:pPr>
      <w:spacing w:before="100" w:beforeAutospacing="1" w:after="100" w:afterAutospacing="1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8">
    <w:name w:val="xl68"/>
    <w:basedOn w:val="a"/>
    <w:rsid w:val="00B35AA9"/>
    <w:pPr>
      <w:spacing w:before="100" w:beforeAutospacing="1" w:after="100" w:afterAutospacing="1"/>
    </w:pPr>
    <w:rPr>
      <w:rFonts w:eastAsia="Times New Roman" w:cs="Times New Roman"/>
      <w:lang w:eastAsia="ru-RU"/>
    </w:rPr>
  </w:style>
  <w:style w:type="paragraph" w:customStyle="1" w:styleId="xl69">
    <w:name w:val="xl69"/>
    <w:basedOn w:val="a"/>
    <w:rsid w:val="00B35AA9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eastAsia="Times New Roman" w:cs="Times New Roman"/>
      <w:lang w:eastAsia="ru-RU"/>
    </w:rPr>
  </w:style>
  <w:style w:type="paragraph" w:customStyle="1" w:styleId="xl70">
    <w:name w:val="xl70"/>
    <w:basedOn w:val="a"/>
    <w:rsid w:val="00B35AA9"/>
    <w:pPr>
      <w:spacing w:before="100" w:beforeAutospacing="1" w:after="100" w:afterAutospacing="1"/>
      <w:jc w:val="center"/>
      <w:textAlignment w:val="center"/>
    </w:pPr>
    <w:rPr>
      <w:rFonts w:eastAsia="Times New Roman" w:cs="Times New Roman"/>
      <w:lang w:eastAsia="ru-RU"/>
    </w:rPr>
  </w:style>
  <w:style w:type="paragraph" w:customStyle="1" w:styleId="xl71">
    <w:name w:val="xl71"/>
    <w:basedOn w:val="a"/>
    <w:rsid w:val="00B35AA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lang w:eastAsia="ru-RU"/>
    </w:rPr>
  </w:style>
  <w:style w:type="paragraph" w:customStyle="1" w:styleId="xl72">
    <w:name w:val="xl72"/>
    <w:basedOn w:val="a"/>
    <w:rsid w:val="00B35AA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lang w:eastAsia="ru-RU"/>
    </w:rPr>
  </w:style>
  <w:style w:type="paragraph" w:customStyle="1" w:styleId="xl73">
    <w:name w:val="xl73"/>
    <w:basedOn w:val="a"/>
    <w:rsid w:val="00B35AA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lang w:eastAsia="ru-RU"/>
    </w:rPr>
  </w:style>
  <w:style w:type="paragraph" w:customStyle="1" w:styleId="xl74">
    <w:name w:val="xl74"/>
    <w:basedOn w:val="a"/>
    <w:rsid w:val="00B35AA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lang w:eastAsia="ru-RU"/>
    </w:rPr>
  </w:style>
  <w:style w:type="paragraph" w:customStyle="1" w:styleId="xl75">
    <w:name w:val="xl75"/>
    <w:basedOn w:val="a"/>
    <w:rsid w:val="00B35AA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lang w:eastAsia="ru-RU"/>
    </w:rPr>
  </w:style>
  <w:style w:type="paragraph" w:customStyle="1" w:styleId="xl76">
    <w:name w:val="xl76"/>
    <w:basedOn w:val="a"/>
    <w:rsid w:val="00B35AA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lang w:eastAsia="ru-RU"/>
    </w:rPr>
  </w:style>
  <w:style w:type="paragraph" w:customStyle="1" w:styleId="xl77">
    <w:name w:val="xl77"/>
    <w:basedOn w:val="a"/>
    <w:rsid w:val="00B35AA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lang w:eastAsia="ru-RU"/>
    </w:rPr>
  </w:style>
  <w:style w:type="paragraph" w:customStyle="1" w:styleId="xl78">
    <w:name w:val="xl78"/>
    <w:basedOn w:val="a"/>
    <w:rsid w:val="00B35AA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lang w:eastAsia="ru-RU"/>
    </w:rPr>
  </w:style>
  <w:style w:type="paragraph" w:customStyle="1" w:styleId="xl79">
    <w:name w:val="xl79"/>
    <w:basedOn w:val="a"/>
    <w:rsid w:val="00B35AA9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lang w:eastAsia="ru-RU"/>
    </w:rPr>
  </w:style>
  <w:style w:type="paragraph" w:customStyle="1" w:styleId="xl80">
    <w:name w:val="xl80"/>
    <w:basedOn w:val="a"/>
    <w:rsid w:val="00B35AA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lang w:eastAsia="ru-RU"/>
    </w:rPr>
  </w:style>
  <w:style w:type="paragraph" w:customStyle="1" w:styleId="xl81">
    <w:name w:val="xl81"/>
    <w:basedOn w:val="a"/>
    <w:rsid w:val="00B35AA9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lang w:eastAsia="ru-RU"/>
    </w:rPr>
  </w:style>
  <w:style w:type="paragraph" w:customStyle="1" w:styleId="xl82">
    <w:name w:val="xl82"/>
    <w:basedOn w:val="a"/>
    <w:rsid w:val="00B35AA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lang w:eastAsia="ru-RU"/>
    </w:rPr>
  </w:style>
  <w:style w:type="paragraph" w:customStyle="1" w:styleId="xl83">
    <w:name w:val="xl83"/>
    <w:basedOn w:val="a"/>
    <w:rsid w:val="00B35A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lang w:eastAsia="ru-RU"/>
    </w:rPr>
  </w:style>
  <w:style w:type="paragraph" w:customStyle="1" w:styleId="xl84">
    <w:name w:val="xl84"/>
    <w:basedOn w:val="a"/>
    <w:rsid w:val="00B35AA9"/>
    <w:pPr>
      <w:spacing w:before="100" w:beforeAutospacing="1" w:after="100" w:afterAutospacing="1"/>
      <w:jc w:val="center"/>
      <w:textAlignment w:val="center"/>
    </w:pPr>
    <w:rPr>
      <w:rFonts w:eastAsia="Times New Roman" w:cs="Times New Roman"/>
      <w:lang w:eastAsia="ru-RU"/>
    </w:rPr>
  </w:style>
  <w:style w:type="paragraph" w:customStyle="1" w:styleId="xl85">
    <w:name w:val="xl85"/>
    <w:basedOn w:val="a"/>
    <w:rsid w:val="00B35AA9"/>
    <w:pPr>
      <w:spacing w:before="100" w:beforeAutospacing="1" w:after="100" w:afterAutospacing="1"/>
      <w:jc w:val="right"/>
    </w:pPr>
    <w:rPr>
      <w:rFonts w:eastAsia="Times New Roman" w:cs="Times New Roman"/>
      <w:lang w:eastAsia="ru-RU"/>
    </w:rPr>
  </w:style>
  <w:style w:type="paragraph" w:customStyle="1" w:styleId="xl86">
    <w:name w:val="xl86"/>
    <w:basedOn w:val="a"/>
    <w:rsid w:val="00B35AA9"/>
    <w:pPr>
      <w:spacing w:before="100" w:beforeAutospacing="1" w:after="100" w:afterAutospacing="1"/>
      <w:jc w:val="right"/>
      <w:textAlignment w:val="center"/>
    </w:pPr>
    <w:rPr>
      <w:rFonts w:eastAsia="Times New Roman" w:cs="Times New Roman"/>
      <w:lang w:eastAsia="ru-RU"/>
    </w:rPr>
  </w:style>
  <w:style w:type="paragraph" w:customStyle="1" w:styleId="xl87">
    <w:name w:val="xl87"/>
    <w:basedOn w:val="a"/>
    <w:rsid w:val="00B35AA9"/>
    <w:pPr>
      <w:spacing w:before="100" w:beforeAutospacing="1" w:after="100" w:afterAutospacing="1"/>
    </w:pPr>
    <w:rPr>
      <w:rFonts w:eastAsia="Times New Roman" w:cs="Times New Roman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B35AA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B35AA9"/>
  </w:style>
  <w:style w:type="paragraph" w:styleId="a7">
    <w:name w:val="footer"/>
    <w:basedOn w:val="a"/>
    <w:link w:val="a8"/>
    <w:uiPriority w:val="99"/>
    <w:semiHidden/>
    <w:unhideWhenUsed/>
    <w:rsid w:val="00B35AA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B35AA9"/>
  </w:style>
  <w:style w:type="character" w:styleId="a9">
    <w:name w:val="page number"/>
    <w:basedOn w:val="a0"/>
    <w:uiPriority w:val="99"/>
    <w:semiHidden/>
    <w:unhideWhenUsed/>
    <w:rsid w:val="00B35AA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  <w:doNotRelyOnCSS/>
  <w:doNotOrganizeInFolder/>
  <w:doNotUseLongFileNames/>
  <w:pixelsPerInch w:val="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MKIN~1\AppData\Local\Temp\PlanningNormal.do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PlanningNormal</Template>
  <TotalTime>5</TotalTime>
  <Pages>34</Pages>
  <Words>12258</Words>
  <Characters>69873</Characters>
  <Application>Microsoft Office Word</Application>
  <DocSecurity>0</DocSecurity>
  <Lines>582</Lines>
  <Paragraphs>163</Paragraphs>
  <ScaleCrop>false</ScaleCrop>
  <Company/>
  <LinksUpToDate>false</LinksUpToDate>
  <CharactersWithSpaces>81968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SimkinaTU</dc:creator>
  <cp:lastModifiedBy>UdalovaDA</cp:lastModifiedBy>
  <cp:revision>9</cp:revision>
  <cp:lastPrinted>2020-11-26T09:12:00Z</cp:lastPrinted>
  <dcterms:created xsi:type="dcterms:W3CDTF">2020-11-17T14:44:00Z</dcterms:created>
  <dcterms:modified xsi:type="dcterms:W3CDTF">2020-11-26T10:17:00Z</dcterms:modified>
</cp:coreProperties>
</file>